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8925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E432F60" w14:textId="77777777" w:rsidR="00826FEB" w:rsidRDefault="00826FEB" w:rsidP="00ED5B6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27D551C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0D36E7D8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E6906B0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6E3250C5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1B5196AC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240DF6C3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46C06C1C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5F003CC5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2728402A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4E3242A1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7932FD3E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342A1CCC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4E9F9FE4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625"/>
        <w:gridCol w:w="8786"/>
      </w:tblGrid>
      <w:tr w:rsidR="00847B11" w:rsidRPr="005460F2" w14:paraId="0CE340D8" w14:textId="77777777" w:rsidTr="00645B00">
        <w:trPr>
          <w:cantSplit/>
        </w:trPr>
        <w:tc>
          <w:tcPr>
            <w:tcW w:w="794" w:type="dxa"/>
          </w:tcPr>
          <w:p w14:paraId="5CC5C93D" w14:textId="77777777" w:rsidR="00847B11" w:rsidRPr="005460F2" w:rsidRDefault="00847B11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C61A14" w14:textId="77777777" w:rsidR="00847B11" w:rsidRPr="005460F2" w:rsidRDefault="008A1EC0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872B77" w:rsidRPr="005460F2" w14:paraId="10B4DF5A" w14:textId="77777777" w:rsidTr="00645B00">
        <w:trPr>
          <w:cantSplit/>
        </w:trPr>
        <w:tc>
          <w:tcPr>
            <w:tcW w:w="794" w:type="dxa"/>
            <w:vAlign w:val="center"/>
          </w:tcPr>
          <w:p w14:paraId="053B4E34" w14:textId="77777777" w:rsidR="00872B77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4F33C90D" w14:textId="77777777" w:rsidR="00776D30" w:rsidRPr="005460F2" w:rsidRDefault="00776D30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در برنامه پیشگیری، تشخیص زودهنگام و غربالگری سرطان روده بزرگ</w:t>
            </w:r>
            <w:r w:rsidR="003A578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هدف اصلی چه چیزی می باشد؟</w:t>
            </w:r>
          </w:p>
        </w:tc>
      </w:tr>
      <w:tr w:rsidR="00872B77" w:rsidRPr="005460F2" w14:paraId="41DF2128" w14:textId="77777777" w:rsidTr="00645B00">
        <w:trPr>
          <w:cantSplit/>
        </w:trPr>
        <w:tc>
          <w:tcPr>
            <w:tcW w:w="794" w:type="dxa"/>
          </w:tcPr>
          <w:p w14:paraId="05E93B31" w14:textId="77777777" w:rsidR="00872B77" w:rsidRPr="005460F2" w:rsidRDefault="00872B77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625" w:type="dxa"/>
          </w:tcPr>
          <w:p w14:paraId="5F9082D1" w14:textId="77777777" w:rsidR="00872B77" w:rsidRPr="005460F2" w:rsidRDefault="00872B77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786" w:type="dxa"/>
          </w:tcPr>
          <w:p w14:paraId="45F778B9" w14:textId="77777777" w:rsidR="00872B77" w:rsidRPr="005460F2" w:rsidRDefault="003A578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افراد مشکوک به سرطان روده بزرگ</w:t>
            </w:r>
          </w:p>
        </w:tc>
      </w:tr>
      <w:tr w:rsidR="00872B77" w:rsidRPr="005460F2" w14:paraId="4E693AC9" w14:textId="77777777" w:rsidTr="00645B00">
        <w:trPr>
          <w:cantSplit/>
        </w:trPr>
        <w:tc>
          <w:tcPr>
            <w:tcW w:w="794" w:type="dxa"/>
          </w:tcPr>
          <w:p w14:paraId="2807CE1B" w14:textId="77777777" w:rsidR="00872B77" w:rsidRPr="005460F2" w:rsidRDefault="00872B77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625" w:type="dxa"/>
          </w:tcPr>
          <w:p w14:paraId="4E7A9BBA" w14:textId="77777777" w:rsidR="00872B77" w:rsidRPr="005460F2" w:rsidRDefault="00872B77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786" w:type="dxa"/>
          </w:tcPr>
          <w:p w14:paraId="50B51812" w14:textId="77777777" w:rsidR="00872B77" w:rsidRPr="005460F2" w:rsidRDefault="003A578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 افراد مبتلا به سرطان روده بزرگ</w:t>
            </w:r>
          </w:p>
        </w:tc>
      </w:tr>
      <w:tr w:rsidR="00872B77" w:rsidRPr="005460F2" w14:paraId="02FC79A9" w14:textId="77777777" w:rsidTr="00645B00">
        <w:trPr>
          <w:cantSplit/>
        </w:trPr>
        <w:tc>
          <w:tcPr>
            <w:tcW w:w="794" w:type="dxa"/>
          </w:tcPr>
          <w:p w14:paraId="36011F77" w14:textId="77777777" w:rsidR="00872B77" w:rsidRPr="005460F2" w:rsidRDefault="00872B77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625" w:type="dxa"/>
          </w:tcPr>
          <w:p w14:paraId="6420E807" w14:textId="77777777" w:rsidR="00872B77" w:rsidRPr="005460F2" w:rsidRDefault="00872B77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786" w:type="dxa"/>
          </w:tcPr>
          <w:p w14:paraId="5D723F8A" w14:textId="77777777" w:rsidR="00872B77" w:rsidRPr="005460F2" w:rsidRDefault="003A578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افراد مبتلا به سرطان روده بزرگ</w:t>
            </w:r>
          </w:p>
        </w:tc>
      </w:tr>
      <w:tr w:rsidR="00872B77" w:rsidRPr="005460F2" w14:paraId="69A92F9A" w14:textId="77777777" w:rsidTr="00DB30DF">
        <w:trPr>
          <w:cantSplit/>
        </w:trPr>
        <w:tc>
          <w:tcPr>
            <w:tcW w:w="794" w:type="dxa"/>
          </w:tcPr>
          <w:p w14:paraId="2AD40AC8" w14:textId="77777777" w:rsidR="00872B77" w:rsidRPr="005460F2" w:rsidRDefault="00872B77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625" w:type="dxa"/>
            <w:shd w:val="clear" w:color="auto" w:fill="FFFFFF" w:themeFill="background1"/>
          </w:tcPr>
          <w:p w14:paraId="23AE71F4" w14:textId="77777777" w:rsidR="00872B77" w:rsidRPr="005460F2" w:rsidRDefault="00872B77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786" w:type="dxa"/>
          </w:tcPr>
          <w:p w14:paraId="76565935" w14:textId="77777777" w:rsidR="00872B77" w:rsidRPr="005460F2" w:rsidRDefault="003A578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 و ثبت افراد مشکوک  یا مبتلا به سرطان روده بزرگ</w:t>
            </w:r>
          </w:p>
        </w:tc>
      </w:tr>
      <w:tr w:rsidR="00B93860" w:rsidRPr="005460F2" w14:paraId="229749D3" w14:textId="77777777" w:rsidTr="00645B00">
        <w:trPr>
          <w:cantSplit/>
        </w:trPr>
        <w:tc>
          <w:tcPr>
            <w:tcW w:w="794" w:type="dxa"/>
          </w:tcPr>
          <w:p w14:paraId="1A940FC6" w14:textId="77777777" w:rsidR="00B93860" w:rsidRPr="005460F2" w:rsidRDefault="00B93860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2DD6D4" w14:textId="77777777" w:rsidR="00B93860" w:rsidRPr="005460F2" w:rsidRDefault="00E13472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20F7F015" w14:textId="77777777" w:rsidR="00847B11" w:rsidRDefault="00847B11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18D8AC4" w14:textId="77777777" w:rsidTr="00D87F2E">
        <w:trPr>
          <w:cantSplit/>
        </w:trPr>
        <w:tc>
          <w:tcPr>
            <w:tcW w:w="794" w:type="dxa"/>
          </w:tcPr>
          <w:p w14:paraId="62C21398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A769060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068ED161" w14:textId="77777777" w:rsidTr="00BC6CCB">
        <w:trPr>
          <w:cantSplit/>
        </w:trPr>
        <w:tc>
          <w:tcPr>
            <w:tcW w:w="794" w:type="dxa"/>
            <w:vAlign w:val="center"/>
          </w:tcPr>
          <w:p w14:paraId="6E115D83" w14:textId="77777777" w:rsidR="00DA6CEC" w:rsidRPr="005460F2" w:rsidRDefault="00D87F2E" w:rsidP="00DB30DF">
            <w:pPr>
              <w:pStyle w:val="a"/>
              <w:keepNext/>
              <w:keepLines/>
              <w:numPr>
                <w:ilvl w:val="0"/>
                <w:numId w:val="3"/>
              </w:numPr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2B3D6267" w14:textId="77777777" w:rsidR="00DA6CEC" w:rsidRDefault="00DA6CEC" w:rsidP="00DB30DF">
            <w:pPr>
              <w:pStyle w:val="a0"/>
              <w:keepNext/>
              <w:keepLines/>
              <w:numPr>
                <w:ilvl w:val="0"/>
                <w:numId w:val="3"/>
              </w:numPr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41D4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 </w:t>
            </w:r>
            <w:r w:rsidR="00B857D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 سرطان روده بزرگ در چه گروه سنی و جنسی انجام می شود؟</w:t>
            </w:r>
            <w:r w:rsidR="00A41D4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  <w:p w14:paraId="6CF4CDFA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0F93816" w14:textId="77777777" w:rsidTr="00D87F2E">
        <w:trPr>
          <w:cantSplit/>
        </w:trPr>
        <w:tc>
          <w:tcPr>
            <w:tcW w:w="794" w:type="dxa"/>
          </w:tcPr>
          <w:p w14:paraId="30033CE6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44020C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70F4C91" w14:textId="77777777" w:rsidR="00DA6CEC" w:rsidRPr="005460F2" w:rsidRDefault="00B857D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تمام گروه سنی در مردان</w:t>
            </w:r>
          </w:p>
        </w:tc>
      </w:tr>
      <w:tr w:rsidR="00DA6CEC" w:rsidRPr="005460F2" w14:paraId="7FF9AAD0" w14:textId="77777777" w:rsidTr="00D87F2E">
        <w:trPr>
          <w:cantSplit/>
        </w:trPr>
        <w:tc>
          <w:tcPr>
            <w:tcW w:w="794" w:type="dxa"/>
          </w:tcPr>
          <w:p w14:paraId="73E95C8F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90DF79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D9FE33" w14:textId="77777777" w:rsidR="00DA6CEC" w:rsidRPr="005460F2" w:rsidRDefault="00B857D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59-30 ساله در زنان</w:t>
            </w:r>
          </w:p>
        </w:tc>
      </w:tr>
      <w:tr w:rsidR="00B857D1" w:rsidRPr="005460F2" w14:paraId="0E318D0D" w14:textId="77777777" w:rsidTr="00DB30DF">
        <w:trPr>
          <w:cantSplit/>
        </w:trPr>
        <w:tc>
          <w:tcPr>
            <w:tcW w:w="794" w:type="dxa"/>
          </w:tcPr>
          <w:p w14:paraId="281AE7ED" w14:textId="77777777" w:rsidR="00B857D1" w:rsidRPr="005460F2" w:rsidRDefault="00B857D1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B402AF8" w14:textId="77777777" w:rsidR="00B857D1" w:rsidRPr="005460F2" w:rsidRDefault="00B857D1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BD2497" w14:textId="77777777" w:rsidR="00B857D1" w:rsidRPr="005460F2" w:rsidRDefault="00B857D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69-50 ساله هر دو جنس</w:t>
            </w:r>
          </w:p>
        </w:tc>
      </w:tr>
      <w:tr w:rsidR="00B857D1" w:rsidRPr="005460F2" w14:paraId="74A0E9E6" w14:textId="77777777" w:rsidTr="00D87F2E">
        <w:trPr>
          <w:cantSplit/>
        </w:trPr>
        <w:tc>
          <w:tcPr>
            <w:tcW w:w="794" w:type="dxa"/>
          </w:tcPr>
          <w:p w14:paraId="1DFCD72F" w14:textId="77777777" w:rsidR="00B857D1" w:rsidRPr="005460F2" w:rsidRDefault="00B857D1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D7E70A" w14:textId="77777777" w:rsidR="00B857D1" w:rsidRPr="005460F2" w:rsidRDefault="00B857D1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C7309F" w14:textId="77777777" w:rsidR="00B857D1" w:rsidRPr="005460F2" w:rsidRDefault="00B857D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69-18 هر دو جنس</w:t>
            </w:r>
          </w:p>
        </w:tc>
      </w:tr>
      <w:tr w:rsidR="00B857D1" w:rsidRPr="005460F2" w14:paraId="386B9FC9" w14:textId="77777777" w:rsidTr="00A12D2B">
        <w:trPr>
          <w:cantSplit/>
        </w:trPr>
        <w:tc>
          <w:tcPr>
            <w:tcW w:w="794" w:type="dxa"/>
          </w:tcPr>
          <w:p w14:paraId="5C3A07DA" w14:textId="77777777" w:rsidR="00B857D1" w:rsidRPr="005460F2" w:rsidRDefault="00B857D1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4C1FC5" w14:textId="77777777" w:rsidR="00B857D1" w:rsidRPr="005460F2" w:rsidRDefault="00E13472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3DDA5FC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78E4BB0" w14:textId="77777777" w:rsidTr="00D87F2E">
        <w:trPr>
          <w:cantSplit/>
        </w:trPr>
        <w:tc>
          <w:tcPr>
            <w:tcW w:w="794" w:type="dxa"/>
          </w:tcPr>
          <w:p w14:paraId="39355E5C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71B089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74383CE7" w14:textId="77777777" w:rsidTr="00BC6CCB">
        <w:trPr>
          <w:cantSplit/>
        </w:trPr>
        <w:tc>
          <w:tcPr>
            <w:tcW w:w="794" w:type="dxa"/>
            <w:vAlign w:val="center"/>
          </w:tcPr>
          <w:p w14:paraId="08FA8990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0E7C1F00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1209A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-ارزیابی افراد از نظر سرطان روده بزرگ در کدام سامانه ثبت می گردد؟</w:t>
            </w:r>
          </w:p>
          <w:p w14:paraId="4ABDF3A1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03F3765" w14:textId="77777777" w:rsidTr="00D87F2E">
        <w:trPr>
          <w:cantSplit/>
        </w:trPr>
        <w:tc>
          <w:tcPr>
            <w:tcW w:w="794" w:type="dxa"/>
          </w:tcPr>
          <w:p w14:paraId="2C856CD2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AC745B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F88627" w14:textId="77777777" w:rsidR="00DA6CEC" w:rsidRPr="005460F2" w:rsidRDefault="001209A4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پورتال وزرات بهداشت</w:t>
            </w:r>
          </w:p>
        </w:tc>
      </w:tr>
      <w:tr w:rsidR="00DA6CEC" w:rsidRPr="005460F2" w14:paraId="3C6A8456" w14:textId="77777777" w:rsidTr="00D87F2E">
        <w:trPr>
          <w:cantSplit/>
        </w:trPr>
        <w:tc>
          <w:tcPr>
            <w:tcW w:w="794" w:type="dxa"/>
          </w:tcPr>
          <w:p w14:paraId="543D047E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E237B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7FDDBD" w14:textId="77777777" w:rsidR="00DA6CEC" w:rsidRPr="005460F2" w:rsidRDefault="001209A4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پورتال شهرستان </w:t>
            </w:r>
          </w:p>
        </w:tc>
      </w:tr>
      <w:tr w:rsidR="00DA6CEC" w:rsidRPr="005460F2" w14:paraId="58EB4F42" w14:textId="77777777" w:rsidTr="00DB30DF">
        <w:trPr>
          <w:cantSplit/>
        </w:trPr>
        <w:tc>
          <w:tcPr>
            <w:tcW w:w="794" w:type="dxa"/>
          </w:tcPr>
          <w:p w14:paraId="5D63A790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2034B9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938F40" w14:textId="77777777" w:rsidR="00DA6CEC" w:rsidRPr="005460F2" w:rsidRDefault="001209A4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سیب</w:t>
            </w:r>
          </w:p>
        </w:tc>
      </w:tr>
      <w:tr w:rsidR="00DA6CEC" w:rsidRPr="005460F2" w14:paraId="717C65E4" w14:textId="77777777" w:rsidTr="00D87F2E">
        <w:trPr>
          <w:cantSplit/>
        </w:trPr>
        <w:tc>
          <w:tcPr>
            <w:tcW w:w="794" w:type="dxa"/>
          </w:tcPr>
          <w:p w14:paraId="564C7BFB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D205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70E0FAD" w14:textId="77777777" w:rsidR="00DA6CEC" w:rsidRPr="005460F2" w:rsidRDefault="001209A4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سامانه ثبت سرطان</w:t>
            </w:r>
          </w:p>
        </w:tc>
      </w:tr>
      <w:tr w:rsidR="00A83656" w:rsidRPr="005460F2" w14:paraId="6EE5FD6E" w14:textId="77777777" w:rsidTr="00A12D2B">
        <w:trPr>
          <w:cantSplit/>
        </w:trPr>
        <w:tc>
          <w:tcPr>
            <w:tcW w:w="794" w:type="dxa"/>
          </w:tcPr>
          <w:p w14:paraId="4C5DDA62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8FB380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8384D31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6D02E94" w14:textId="77777777" w:rsidTr="00D87F2E">
        <w:trPr>
          <w:cantSplit/>
        </w:trPr>
        <w:tc>
          <w:tcPr>
            <w:tcW w:w="794" w:type="dxa"/>
          </w:tcPr>
          <w:p w14:paraId="72F5F763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207FB5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4767BB4F" w14:textId="77777777" w:rsidTr="00BC6CCB">
        <w:trPr>
          <w:cantSplit/>
        </w:trPr>
        <w:tc>
          <w:tcPr>
            <w:tcW w:w="794" w:type="dxa"/>
            <w:vAlign w:val="center"/>
          </w:tcPr>
          <w:p w14:paraId="6B97A5DA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3C27DFA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75786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-در ارزیابی سرطان روده بزرگ سابقه خونریزی در دستگاه گوارش در کدام محدوده زمانی پرسیده می شود؟</w:t>
            </w:r>
          </w:p>
        </w:tc>
      </w:tr>
      <w:tr w:rsidR="00DA6CEC" w:rsidRPr="005460F2" w14:paraId="1B2B42A9" w14:textId="77777777" w:rsidTr="00D87F2E">
        <w:trPr>
          <w:cantSplit/>
        </w:trPr>
        <w:tc>
          <w:tcPr>
            <w:tcW w:w="794" w:type="dxa"/>
          </w:tcPr>
          <w:p w14:paraId="71899738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7B3129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19C86F" w14:textId="77777777" w:rsidR="00DA6CEC" w:rsidRPr="005460F2" w:rsidRDefault="00091F2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ماه اخیر</w:t>
            </w:r>
          </w:p>
        </w:tc>
      </w:tr>
      <w:tr w:rsidR="00DA6CEC" w:rsidRPr="005460F2" w14:paraId="44A8C293" w14:textId="77777777" w:rsidTr="00D87F2E">
        <w:trPr>
          <w:cantSplit/>
        </w:trPr>
        <w:tc>
          <w:tcPr>
            <w:tcW w:w="794" w:type="dxa"/>
          </w:tcPr>
          <w:p w14:paraId="65A91C71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B50D18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C416BA" w14:textId="77777777" w:rsidR="00DA6CEC" w:rsidRPr="005460F2" w:rsidRDefault="00091F2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 قبل</w:t>
            </w:r>
          </w:p>
        </w:tc>
      </w:tr>
      <w:tr w:rsidR="00DA6CEC" w:rsidRPr="005460F2" w14:paraId="651AA466" w14:textId="77777777" w:rsidTr="00DB30DF">
        <w:trPr>
          <w:cantSplit/>
        </w:trPr>
        <w:tc>
          <w:tcPr>
            <w:tcW w:w="794" w:type="dxa"/>
          </w:tcPr>
          <w:p w14:paraId="193D558D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107B506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FB886DC" w14:textId="77777777" w:rsidR="00DA6CEC" w:rsidRPr="005460F2" w:rsidRDefault="00091F2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ماه اخیر</w:t>
            </w:r>
          </w:p>
        </w:tc>
      </w:tr>
      <w:tr w:rsidR="00DA6CEC" w:rsidRPr="005460F2" w14:paraId="1F797557" w14:textId="77777777" w:rsidTr="00D87F2E">
        <w:trPr>
          <w:cantSplit/>
        </w:trPr>
        <w:tc>
          <w:tcPr>
            <w:tcW w:w="794" w:type="dxa"/>
          </w:tcPr>
          <w:p w14:paraId="4A21CE45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3188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004590" w14:textId="77777777" w:rsidR="00DA6CEC" w:rsidRPr="005460F2" w:rsidRDefault="00091F2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هفته قبل</w:t>
            </w:r>
          </w:p>
        </w:tc>
      </w:tr>
      <w:tr w:rsidR="00A83656" w:rsidRPr="005460F2" w14:paraId="4FFB24CC" w14:textId="77777777" w:rsidTr="00A12D2B">
        <w:trPr>
          <w:cantSplit/>
        </w:trPr>
        <w:tc>
          <w:tcPr>
            <w:tcW w:w="794" w:type="dxa"/>
          </w:tcPr>
          <w:p w14:paraId="11973DC9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29FDD1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0BF9946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9EB77E2" w14:textId="77777777" w:rsidTr="00A83656">
        <w:trPr>
          <w:cantSplit/>
        </w:trPr>
        <w:tc>
          <w:tcPr>
            <w:tcW w:w="794" w:type="dxa"/>
          </w:tcPr>
          <w:p w14:paraId="0167F33E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EB38B7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22B9456C" w14:textId="77777777" w:rsidTr="00A83656">
        <w:trPr>
          <w:cantSplit/>
        </w:trPr>
        <w:tc>
          <w:tcPr>
            <w:tcW w:w="794" w:type="dxa"/>
            <w:vAlign w:val="center"/>
          </w:tcPr>
          <w:p w14:paraId="3962EF4F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23836F89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A79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-کاهش وزن در ارزیابی سرطان کولورکتال در چه محدوده ای سوال می شود؟</w:t>
            </w:r>
          </w:p>
          <w:p w14:paraId="045A9957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E98977B" w14:textId="77777777" w:rsidTr="00A83656">
        <w:trPr>
          <w:cantSplit/>
        </w:trPr>
        <w:tc>
          <w:tcPr>
            <w:tcW w:w="794" w:type="dxa"/>
          </w:tcPr>
          <w:p w14:paraId="38A8F728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1E98D7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DA4BBE" w14:textId="77777777" w:rsidR="00DA6CEC" w:rsidRPr="005460F2" w:rsidRDefault="00BB0F3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12 ماه گذشته </w:t>
            </w:r>
          </w:p>
        </w:tc>
      </w:tr>
      <w:tr w:rsidR="00DA6CEC" w:rsidRPr="005460F2" w14:paraId="0F1BB190" w14:textId="77777777" w:rsidTr="00DB30DF">
        <w:trPr>
          <w:cantSplit/>
        </w:trPr>
        <w:tc>
          <w:tcPr>
            <w:tcW w:w="794" w:type="dxa"/>
          </w:tcPr>
          <w:p w14:paraId="6EF83341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2D34245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A21C12" w14:textId="77777777" w:rsidR="00DA6CEC" w:rsidRPr="005460F2" w:rsidRDefault="00BB0F3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6 ماه گذشته </w:t>
            </w:r>
          </w:p>
        </w:tc>
      </w:tr>
      <w:tr w:rsidR="00DA6CEC" w:rsidRPr="005460F2" w14:paraId="16984E63" w14:textId="77777777" w:rsidTr="00A83656">
        <w:trPr>
          <w:cantSplit/>
        </w:trPr>
        <w:tc>
          <w:tcPr>
            <w:tcW w:w="794" w:type="dxa"/>
          </w:tcPr>
          <w:p w14:paraId="34779EAE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F49FB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1961B0C" w14:textId="77777777" w:rsidR="00DA6CEC" w:rsidRPr="005460F2" w:rsidRDefault="00BB0F3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یکسال اخیر </w:t>
            </w:r>
          </w:p>
        </w:tc>
      </w:tr>
      <w:tr w:rsidR="00DA6CEC" w:rsidRPr="005460F2" w14:paraId="08629925" w14:textId="77777777" w:rsidTr="00A83656">
        <w:trPr>
          <w:cantSplit/>
        </w:trPr>
        <w:tc>
          <w:tcPr>
            <w:tcW w:w="794" w:type="dxa"/>
          </w:tcPr>
          <w:p w14:paraId="6C03FA30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A1F58D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5614A4" w14:textId="77777777" w:rsidR="00DA6CEC" w:rsidRPr="005460F2" w:rsidRDefault="00BB0F3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هفته گذشته</w:t>
            </w:r>
          </w:p>
        </w:tc>
      </w:tr>
      <w:tr w:rsidR="00A83656" w:rsidRPr="005460F2" w14:paraId="2D51C8FF" w14:textId="77777777" w:rsidTr="00A83656">
        <w:trPr>
          <w:cantSplit/>
        </w:trPr>
        <w:tc>
          <w:tcPr>
            <w:tcW w:w="794" w:type="dxa"/>
          </w:tcPr>
          <w:p w14:paraId="4999D172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04D450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598A080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771E519" w14:textId="77777777" w:rsidTr="00D87F2E">
        <w:trPr>
          <w:cantSplit/>
        </w:trPr>
        <w:tc>
          <w:tcPr>
            <w:tcW w:w="794" w:type="dxa"/>
          </w:tcPr>
          <w:p w14:paraId="3B521B61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F119A6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53CCCE05" w14:textId="77777777" w:rsidTr="00AF76D9">
        <w:trPr>
          <w:cantSplit/>
        </w:trPr>
        <w:tc>
          <w:tcPr>
            <w:tcW w:w="794" w:type="dxa"/>
            <w:vAlign w:val="center"/>
          </w:tcPr>
          <w:p w14:paraId="476ECA38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0050B3E5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01243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-برای ارزیابی فرد در برنامه غربالگری سرطان روده بزرگ تست خون مخفی کدام است؟</w:t>
            </w:r>
          </w:p>
          <w:p w14:paraId="3311FABC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DD72C21" w14:textId="77777777" w:rsidTr="00DB30DF">
        <w:trPr>
          <w:cantSplit/>
        </w:trPr>
        <w:tc>
          <w:tcPr>
            <w:tcW w:w="794" w:type="dxa"/>
          </w:tcPr>
          <w:p w14:paraId="7308883B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95F2749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72EC11" w14:textId="77777777" w:rsidR="00DA6CEC" w:rsidRPr="005460F2" w:rsidRDefault="0001243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در مدفوع</w:t>
            </w:r>
          </w:p>
        </w:tc>
      </w:tr>
      <w:tr w:rsidR="00DA6CEC" w:rsidRPr="005460F2" w14:paraId="5CF842C7" w14:textId="77777777" w:rsidTr="00D87F2E">
        <w:trPr>
          <w:cantSplit/>
        </w:trPr>
        <w:tc>
          <w:tcPr>
            <w:tcW w:w="794" w:type="dxa"/>
          </w:tcPr>
          <w:p w14:paraId="52C4D3AA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F90D41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47E510D" w14:textId="77777777" w:rsidR="00DA6CEC" w:rsidRPr="005460F2" w:rsidRDefault="0001243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خود در ادرار</w:t>
            </w:r>
          </w:p>
        </w:tc>
      </w:tr>
      <w:tr w:rsidR="00DA6CEC" w:rsidRPr="005460F2" w14:paraId="0F6BB7A6" w14:textId="77777777" w:rsidTr="00D87F2E">
        <w:trPr>
          <w:cantSplit/>
        </w:trPr>
        <w:tc>
          <w:tcPr>
            <w:tcW w:w="794" w:type="dxa"/>
          </w:tcPr>
          <w:p w14:paraId="3B26AB14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7DEF7D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59645A" w14:textId="77777777" w:rsidR="00DA6CEC" w:rsidRPr="005460F2" w:rsidRDefault="0001243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چرکی</w:t>
            </w:r>
          </w:p>
        </w:tc>
      </w:tr>
      <w:tr w:rsidR="00DA6CEC" w:rsidRPr="005460F2" w14:paraId="7E6AE11E" w14:textId="77777777" w:rsidTr="00D87F2E">
        <w:trPr>
          <w:cantSplit/>
        </w:trPr>
        <w:tc>
          <w:tcPr>
            <w:tcW w:w="794" w:type="dxa"/>
          </w:tcPr>
          <w:p w14:paraId="327124CF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9DFA4F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C986BC2" w14:textId="77777777" w:rsidR="00DA6CEC" w:rsidRPr="005460F2" w:rsidRDefault="0001243F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اسهال خونی</w:t>
            </w:r>
          </w:p>
        </w:tc>
      </w:tr>
      <w:tr w:rsidR="00A83656" w:rsidRPr="005460F2" w14:paraId="392C5AD7" w14:textId="77777777" w:rsidTr="00A12D2B">
        <w:trPr>
          <w:cantSplit/>
        </w:trPr>
        <w:tc>
          <w:tcPr>
            <w:tcW w:w="794" w:type="dxa"/>
          </w:tcPr>
          <w:p w14:paraId="654B2E9D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0481A79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5A5BD7F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60522DF6" w14:textId="77777777" w:rsidTr="00D87F2E">
        <w:trPr>
          <w:cantSplit/>
        </w:trPr>
        <w:tc>
          <w:tcPr>
            <w:tcW w:w="794" w:type="dxa"/>
          </w:tcPr>
          <w:p w14:paraId="7263B7B5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8B7D48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5A9FE71" w14:textId="77777777" w:rsidTr="00D87F2E">
        <w:trPr>
          <w:cantSplit/>
        </w:trPr>
        <w:tc>
          <w:tcPr>
            <w:tcW w:w="794" w:type="dxa"/>
          </w:tcPr>
          <w:p w14:paraId="4BBA2B7B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4022E3DA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1C3E6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-در غربالگری سرطان روده بزرگ </w:t>
            </w:r>
            <w:r w:rsidR="00E407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اگر فرد فاقد سابقه خانوادگی و دارای تست </w:t>
            </w:r>
            <w:r w:rsidR="00E407E1">
              <w:rPr>
                <w:rStyle w:val="StyleComplexNazanin"/>
                <w:rFonts w:asciiTheme="majorBidi" w:hAnsiTheme="majorBidi" w:cs="B Nazanin"/>
                <w:lang w:bidi="fa-IR"/>
              </w:rPr>
              <w:t>FIT</w:t>
            </w:r>
            <w:r w:rsidR="00E407E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منفی باشد زمان فراخوان بعدی چه زمانی می باشد؟</w:t>
            </w:r>
          </w:p>
          <w:p w14:paraId="158BF7B1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CFDBCC3" w14:textId="77777777" w:rsidTr="00D87F2E">
        <w:trPr>
          <w:cantSplit/>
        </w:trPr>
        <w:tc>
          <w:tcPr>
            <w:tcW w:w="794" w:type="dxa"/>
          </w:tcPr>
          <w:p w14:paraId="55931748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10405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733E5A4" w14:textId="77777777" w:rsidR="00DA6CEC" w:rsidRPr="005460F2" w:rsidRDefault="00E407E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4 سال بعد </w:t>
            </w:r>
          </w:p>
        </w:tc>
      </w:tr>
      <w:tr w:rsidR="00DA6CEC" w:rsidRPr="005460F2" w14:paraId="0D746980" w14:textId="77777777" w:rsidTr="004D5EAC">
        <w:trPr>
          <w:cantSplit/>
        </w:trPr>
        <w:tc>
          <w:tcPr>
            <w:tcW w:w="794" w:type="dxa"/>
          </w:tcPr>
          <w:p w14:paraId="3D3F6C2B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525739B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D0CDCF" w14:textId="77777777" w:rsidR="00DA6CEC" w:rsidRPr="005460F2" w:rsidRDefault="00E407E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 ماه بعد</w:t>
            </w:r>
          </w:p>
        </w:tc>
      </w:tr>
      <w:tr w:rsidR="00DA6CEC" w:rsidRPr="005460F2" w14:paraId="6A6039D6" w14:textId="77777777" w:rsidTr="00DB30DF">
        <w:trPr>
          <w:cantSplit/>
        </w:trPr>
        <w:tc>
          <w:tcPr>
            <w:tcW w:w="794" w:type="dxa"/>
          </w:tcPr>
          <w:p w14:paraId="46000B2C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AB96F41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EDC30B" w14:textId="77777777" w:rsidR="00DA6CEC" w:rsidRPr="005460F2" w:rsidRDefault="00E407E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سال بعد</w:t>
            </w:r>
          </w:p>
        </w:tc>
      </w:tr>
      <w:tr w:rsidR="00DA6CEC" w:rsidRPr="005460F2" w14:paraId="0C85B99C" w14:textId="77777777" w:rsidTr="00D87F2E">
        <w:trPr>
          <w:cantSplit/>
        </w:trPr>
        <w:tc>
          <w:tcPr>
            <w:tcW w:w="794" w:type="dxa"/>
          </w:tcPr>
          <w:p w14:paraId="0897B378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CCA536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EADF4F" w14:textId="77777777" w:rsidR="00DA6CEC" w:rsidRPr="005460F2" w:rsidRDefault="00E407E1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 بعد</w:t>
            </w:r>
          </w:p>
        </w:tc>
      </w:tr>
      <w:tr w:rsidR="00A83656" w:rsidRPr="005460F2" w14:paraId="06F0EDB9" w14:textId="77777777" w:rsidTr="00A12D2B">
        <w:trPr>
          <w:cantSplit/>
        </w:trPr>
        <w:tc>
          <w:tcPr>
            <w:tcW w:w="794" w:type="dxa"/>
          </w:tcPr>
          <w:p w14:paraId="012E5C55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98E75E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3DC98B6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3AE12385" w14:textId="77777777" w:rsidTr="00D87F2E">
        <w:trPr>
          <w:cantSplit/>
        </w:trPr>
        <w:tc>
          <w:tcPr>
            <w:tcW w:w="794" w:type="dxa"/>
          </w:tcPr>
          <w:p w14:paraId="20DB7B66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19C682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7055B83A" w14:textId="77777777" w:rsidTr="00D87F2E">
        <w:trPr>
          <w:cantSplit/>
        </w:trPr>
        <w:tc>
          <w:tcPr>
            <w:tcW w:w="794" w:type="dxa"/>
          </w:tcPr>
          <w:p w14:paraId="6A1C8B4B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64189E40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CC6D4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-اگر فرد صرفا دارای تست </w:t>
            </w:r>
            <w:r w:rsidR="00CC6D48">
              <w:rPr>
                <w:rStyle w:val="StyleComplexNazanin"/>
                <w:rFonts w:asciiTheme="majorBidi" w:hAnsiTheme="majorBidi" w:cs="B Nazanin"/>
                <w:lang w:bidi="fa-IR"/>
              </w:rPr>
              <w:t>FIT</w:t>
            </w:r>
            <w:r w:rsidR="00CC6D4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مثبت باشد زمان ارجاع بعدی توسط ......................................... مشخص می شود؟</w:t>
            </w:r>
          </w:p>
          <w:p w14:paraId="1F7BED92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3B5CB1F" w14:textId="77777777" w:rsidTr="00D87F2E">
        <w:trPr>
          <w:cantSplit/>
        </w:trPr>
        <w:tc>
          <w:tcPr>
            <w:tcW w:w="794" w:type="dxa"/>
          </w:tcPr>
          <w:p w14:paraId="23898022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0563F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D86C0C" w14:textId="77777777" w:rsidR="00DA6CEC" w:rsidRPr="005460F2" w:rsidRDefault="00CC6D48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مرکز مربوطه</w:t>
            </w:r>
          </w:p>
        </w:tc>
      </w:tr>
      <w:tr w:rsidR="00DA6CEC" w:rsidRPr="005460F2" w14:paraId="02A25E1F" w14:textId="77777777" w:rsidTr="00D87F2E">
        <w:trPr>
          <w:cantSplit/>
        </w:trPr>
        <w:tc>
          <w:tcPr>
            <w:tcW w:w="794" w:type="dxa"/>
          </w:tcPr>
          <w:p w14:paraId="303E3809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F87E98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1D7871" w14:textId="77777777" w:rsidR="00DA6CEC" w:rsidRPr="005460F2" w:rsidRDefault="00CC6D48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مراقبت سلامت مرکز </w:t>
            </w:r>
          </w:p>
        </w:tc>
      </w:tr>
      <w:tr w:rsidR="00DA6CEC" w:rsidRPr="005460F2" w14:paraId="18947C7C" w14:textId="77777777" w:rsidTr="00DB30DF">
        <w:trPr>
          <w:cantSplit/>
        </w:trPr>
        <w:tc>
          <w:tcPr>
            <w:tcW w:w="794" w:type="dxa"/>
          </w:tcPr>
          <w:p w14:paraId="2A018149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C9A5F1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EFBF8E" w14:textId="77777777" w:rsidR="00DA6CEC" w:rsidRPr="005460F2" w:rsidRDefault="00CC6D48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سطح 2</w:t>
            </w:r>
          </w:p>
        </w:tc>
      </w:tr>
      <w:tr w:rsidR="00DA6CEC" w:rsidRPr="005460F2" w14:paraId="30631993" w14:textId="77777777" w:rsidTr="00D87F2E">
        <w:trPr>
          <w:cantSplit/>
        </w:trPr>
        <w:tc>
          <w:tcPr>
            <w:tcW w:w="794" w:type="dxa"/>
          </w:tcPr>
          <w:p w14:paraId="137868FB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60270D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C6C43C" w14:textId="77777777" w:rsidR="00DA6CEC" w:rsidRPr="005460F2" w:rsidRDefault="00CC6D48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 مربوطه</w:t>
            </w:r>
          </w:p>
        </w:tc>
      </w:tr>
      <w:tr w:rsidR="00A83656" w:rsidRPr="005460F2" w14:paraId="49FF137F" w14:textId="77777777" w:rsidTr="00A12D2B">
        <w:trPr>
          <w:cantSplit/>
        </w:trPr>
        <w:tc>
          <w:tcPr>
            <w:tcW w:w="794" w:type="dxa"/>
          </w:tcPr>
          <w:p w14:paraId="64D8E5D5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FF5F684" w14:textId="77777777" w:rsidR="00A83656" w:rsidRPr="005460F2" w:rsidRDefault="00E13472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599BDE8E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F23B2E1" w14:textId="77777777" w:rsidTr="00D87F2E">
        <w:trPr>
          <w:cantSplit/>
        </w:trPr>
        <w:tc>
          <w:tcPr>
            <w:tcW w:w="794" w:type="dxa"/>
          </w:tcPr>
          <w:p w14:paraId="4BB5CB3F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430BAD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F651982" w14:textId="77777777" w:rsidTr="00D87F2E">
        <w:trPr>
          <w:cantSplit/>
        </w:trPr>
        <w:tc>
          <w:tcPr>
            <w:tcW w:w="794" w:type="dxa"/>
          </w:tcPr>
          <w:p w14:paraId="77924311" w14:textId="77777777" w:rsidR="00DA6CEC" w:rsidRPr="005460F2" w:rsidRDefault="00D87F2E" w:rsidP="00DB30DF">
            <w:pPr>
              <w:pStyle w:val="a"/>
              <w:keepNext/>
              <w:keepLines/>
              <w:shd w:val="clear" w:color="auto" w:fill="FFFFFF" w:themeFill="background1"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4123E181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1102C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-شرح حال در ارزیابی سرطان روده بزرگ شامل چه مواردی می باشد؟</w:t>
            </w:r>
          </w:p>
          <w:p w14:paraId="188EF54C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A3DCEAC" w14:textId="77777777" w:rsidTr="00D87F2E">
        <w:trPr>
          <w:cantSplit/>
        </w:trPr>
        <w:tc>
          <w:tcPr>
            <w:tcW w:w="794" w:type="dxa"/>
          </w:tcPr>
          <w:p w14:paraId="24907335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A09012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EC3D7E2" w14:textId="77777777" w:rsidR="00DA6CEC" w:rsidRPr="005460F2" w:rsidRDefault="001102C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بررسی سابقه خانوادگی، انجام تست خون منفی در مدفوع، بررسی علایم</w:t>
            </w:r>
          </w:p>
        </w:tc>
      </w:tr>
      <w:tr w:rsidR="00DA6CEC" w:rsidRPr="005460F2" w14:paraId="717C886B" w14:textId="77777777" w:rsidTr="00D87F2E">
        <w:trPr>
          <w:cantSplit/>
        </w:trPr>
        <w:tc>
          <w:tcPr>
            <w:tcW w:w="794" w:type="dxa"/>
          </w:tcPr>
          <w:p w14:paraId="202E6099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3C8555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2D3C6BF" w14:textId="77777777" w:rsidR="00DA6CEC" w:rsidRPr="005460F2" w:rsidRDefault="001102C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انجام تست </w:t>
            </w:r>
            <w:r>
              <w:rPr>
                <w:rStyle w:val="StyleComplexNazanin"/>
                <w:rFonts w:asciiTheme="majorBidi" w:hAnsiTheme="majorBidi" w:cs="B Nazanin"/>
                <w:lang w:bidi="fa-IR"/>
              </w:rPr>
              <w:t>FIT</w:t>
            </w:r>
          </w:p>
        </w:tc>
      </w:tr>
      <w:tr w:rsidR="00DA6CEC" w:rsidRPr="005460F2" w14:paraId="2F480568" w14:textId="77777777" w:rsidTr="00D87F2E">
        <w:trPr>
          <w:cantSplit/>
        </w:trPr>
        <w:tc>
          <w:tcPr>
            <w:tcW w:w="794" w:type="dxa"/>
          </w:tcPr>
          <w:p w14:paraId="518A5473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D6A90D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0396E" w14:textId="77777777" w:rsidR="00DA6CEC" w:rsidRPr="005460F2" w:rsidRDefault="001102C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بررسی سابقه فردی، بررسی سابقه خانوادگی</w:t>
            </w:r>
          </w:p>
        </w:tc>
      </w:tr>
      <w:tr w:rsidR="00DA6CEC" w:rsidRPr="005460F2" w14:paraId="5163E85D" w14:textId="77777777" w:rsidTr="00DB30DF">
        <w:trPr>
          <w:cantSplit/>
        </w:trPr>
        <w:tc>
          <w:tcPr>
            <w:tcW w:w="794" w:type="dxa"/>
          </w:tcPr>
          <w:p w14:paraId="79043574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18398B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860B15" w14:textId="77777777" w:rsidR="00DA6CEC" w:rsidRPr="005460F2" w:rsidRDefault="001102C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بررسی سابقه خانوادگی، انجام تست خون منفی در مدفوع، بررسی علایم، بررسی سابقه فردی، انجام تست </w:t>
            </w:r>
            <w:r>
              <w:rPr>
                <w:rStyle w:val="StyleComplexNazanin"/>
                <w:rFonts w:asciiTheme="majorBidi" w:hAnsiTheme="majorBidi" w:cs="B Nazanin"/>
                <w:lang w:bidi="fa-IR"/>
              </w:rPr>
              <w:t>FIT</w:t>
            </w:r>
          </w:p>
        </w:tc>
      </w:tr>
      <w:tr w:rsidR="00A83656" w:rsidRPr="005460F2" w14:paraId="1BE68822" w14:textId="77777777" w:rsidTr="00A12D2B">
        <w:trPr>
          <w:cantSplit/>
        </w:trPr>
        <w:tc>
          <w:tcPr>
            <w:tcW w:w="794" w:type="dxa"/>
          </w:tcPr>
          <w:p w14:paraId="00D6196C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099EB59" w14:textId="77777777" w:rsidR="00A83656" w:rsidRPr="005460F2" w:rsidRDefault="001102C0" w:rsidP="00DB30DF">
            <w:pPr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</w:t>
            </w:r>
            <w:r w:rsidR="000010F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محتوی آموزشی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بهورز/ مراقب سلامت ( ایراپن)</w:t>
            </w:r>
          </w:p>
        </w:tc>
      </w:tr>
    </w:tbl>
    <w:p w14:paraId="76013450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11E137DE" w14:textId="77777777" w:rsidTr="00D87F2E">
        <w:trPr>
          <w:cantSplit/>
        </w:trPr>
        <w:tc>
          <w:tcPr>
            <w:tcW w:w="830" w:type="dxa"/>
          </w:tcPr>
          <w:p w14:paraId="2740CCD9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FF72BA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59872228" w14:textId="77777777" w:rsidTr="00D87F2E">
        <w:trPr>
          <w:cantSplit/>
        </w:trPr>
        <w:tc>
          <w:tcPr>
            <w:tcW w:w="830" w:type="dxa"/>
          </w:tcPr>
          <w:p w14:paraId="08290184" w14:textId="77777777" w:rsidR="00DA6CEC" w:rsidRPr="00D87F2E" w:rsidRDefault="00D87F2E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282BCB78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3F47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-در ارزیابی سرطان روده بزرگ کاهش وزن </w:t>
            </w:r>
            <w:r w:rsidR="000F530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چه میزان مورد سوال قرار می گیرد؟</w:t>
            </w:r>
          </w:p>
          <w:p w14:paraId="33297C02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414B045" w14:textId="77777777" w:rsidTr="00D87F2E">
        <w:trPr>
          <w:cantSplit/>
        </w:trPr>
        <w:tc>
          <w:tcPr>
            <w:tcW w:w="830" w:type="dxa"/>
          </w:tcPr>
          <w:p w14:paraId="303632AC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42B7AB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C8CE406" w14:textId="77777777" w:rsidR="00DA6CEC" w:rsidRPr="005460F2" w:rsidRDefault="000F530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مشهود در سال گذشته</w:t>
            </w:r>
          </w:p>
        </w:tc>
      </w:tr>
      <w:tr w:rsidR="00DA6CEC" w:rsidRPr="005460F2" w14:paraId="1AAC53E5" w14:textId="77777777" w:rsidTr="00D87F2E">
        <w:trPr>
          <w:cantSplit/>
        </w:trPr>
        <w:tc>
          <w:tcPr>
            <w:tcW w:w="830" w:type="dxa"/>
          </w:tcPr>
          <w:p w14:paraId="48BB04BB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B1669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B92424" w14:textId="77777777" w:rsidR="00DA6CEC" w:rsidRPr="005460F2" w:rsidRDefault="000F530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کاهش وزن 15 درصد در شش ماه اخیر </w:t>
            </w:r>
          </w:p>
        </w:tc>
      </w:tr>
      <w:tr w:rsidR="00DA6CEC" w:rsidRPr="005460F2" w14:paraId="6D6B7D59" w14:textId="77777777" w:rsidTr="00D87F2E">
        <w:trPr>
          <w:cantSplit/>
        </w:trPr>
        <w:tc>
          <w:tcPr>
            <w:tcW w:w="830" w:type="dxa"/>
          </w:tcPr>
          <w:p w14:paraId="601B315C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4186F8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E384D4" w14:textId="77777777" w:rsidR="00DA6CEC" w:rsidRPr="005460F2" w:rsidRDefault="000F530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10 درصد در دو ماه اخیر</w:t>
            </w:r>
          </w:p>
        </w:tc>
      </w:tr>
      <w:tr w:rsidR="00DA6CEC" w:rsidRPr="005460F2" w14:paraId="5E3CDA05" w14:textId="77777777" w:rsidTr="00DB30DF">
        <w:trPr>
          <w:cantSplit/>
        </w:trPr>
        <w:tc>
          <w:tcPr>
            <w:tcW w:w="830" w:type="dxa"/>
          </w:tcPr>
          <w:p w14:paraId="4FB4B259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2AEA34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67BFFC" w14:textId="77777777" w:rsidR="00DA6CEC" w:rsidRPr="005460F2" w:rsidRDefault="000F5300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بیش از 10 درصد در طی شش ماه گذشته</w:t>
            </w:r>
          </w:p>
        </w:tc>
      </w:tr>
      <w:tr w:rsidR="00A83656" w:rsidRPr="005460F2" w14:paraId="32A42DB8" w14:textId="77777777" w:rsidTr="00A12D2B">
        <w:trPr>
          <w:cantSplit/>
        </w:trPr>
        <w:tc>
          <w:tcPr>
            <w:tcW w:w="830" w:type="dxa"/>
          </w:tcPr>
          <w:p w14:paraId="5F84E9DA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0C2997" w14:textId="77777777" w:rsidR="00A83656" w:rsidRPr="005460F2" w:rsidRDefault="00E13472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5F7AB798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14:paraId="5535E9E6" w14:textId="77777777" w:rsidTr="00D87F2E">
        <w:trPr>
          <w:cantSplit/>
        </w:trPr>
        <w:tc>
          <w:tcPr>
            <w:tcW w:w="830" w:type="dxa"/>
          </w:tcPr>
          <w:p w14:paraId="01E23490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0732D4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45849678" w14:textId="77777777" w:rsidTr="00D87F2E">
        <w:trPr>
          <w:cantSplit/>
        </w:trPr>
        <w:tc>
          <w:tcPr>
            <w:tcW w:w="830" w:type="dxa"/>
          </w:tcPr>
          <w:p w14:paraId="105B0934" w14:textId="77777777" w:rsidR="00DA6CEC" w:rsidRPr="005110C8" w:rsidRDefault="005110C8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0F7CD1E8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8C6D9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-اگر فرد صرفا به دلیل علایم مثبت به پزشک ارجاع شده باشد، زمان ارجاع بعدی توسط چه کسی مشخص می شود؟</w:t>
            </w:r>
          </w:p>
          <w:p w14:paraId="428D65BB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3B4E1A64" w14:textId="77777777" w:rsidTr="00D87F2E">
        <w:trPr>
          <w:cantSplit/>
        </w:trPr>
        <w:tc>
          <w:tcPr>
            <w:tcW w:w="830" w:type="dxa"/>
          </w:tcPr>
          <w:p w14:paraId="0A8D43C7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6DD606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B88EE0" w14:textId="77777777" w:rsidR="00DA6CEC" w:rsidRPr="005460F2" w:rsidRDefault="008C6D9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 خانه بهداشت</w:t>
            </w:r>
          </w:p>
        </w:tc>
      </w:tr>
      <w:tr w:rsidR="00DA6CEC" w:rsidRPr="005460F2" w14:paraId="0AFB1996" w14:textId="77777777" w:rsidTr="00D87F2E">
        <w:trPr>
          <w:cantSplit/>
        </w:trPr>
        <w:tc>
          <w:tcPr>
            <w:tcW w:w="830" w:type="dxa"/>
          </w:tcPr>
          <w:p w14:paraId="3E574133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6D1752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8247DCD" w14:textId="77777777" w:rsidR="00DA6CEC" w:rsidRPr="005460F2" w:rsidRDefault="008C6D9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 سلامت مرکز بهداشتی درمانی</w:t>
            </w:r>
          </w:p>
        </w:tc>
      </w:tr>
      <w:tr w:rsidR="00DA6CEC" w:rsidRPr="005460F2" w14:paraId="1A2C8C16" w14:textId="77777777" w:rsidTr="00D87F2E">
        <w:trPr>
          <w:cantSplit/>
        </w:trPr>
        <w:tc>
          <w:tcPr>
            <w:tcW w:w="830" w:type="dxa"/>
          </w:tcPr>
          <w:p w14:paraId="5E11497C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3D0A83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C93615" w14:textId="77777777" w:rsidR="00DA6CEC" w:rsidRPr="005460F2" w:rsidRDefault="008C6D9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پزشک مرکز </w:t>
            </w:r>
          </w:p>
        </w:tc>
      </w:tr>
      <w:tr w:rsidR="00DA6CEC" w:rsidRPr="005460F2" w14:paraId="1B58F810" w14:textId="77777777" w:rsidTr="00DB30DF">
        <w:trPr>
          <w:cantSplit/>
        </w:trPr>
        <w:tc>
          <w:tcPr>
            <w:tcW w:w="830" w:type="dxa"/>
          </w:tcPr>
          <w:p w14:paraId="3A06F445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D5D176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D15FE8" w14:textId="77777777" w:rsidR="00DA6CEC" w:rsidRPr="005460F2" w:rsidRDefault="008C6D97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سطح 2 و 1</w:t>
            </w:r>
          </w:p>
        </w:tc>
      </w:tr>
      <w:tr w:rsidR="00A83656" w:rsidRPr="005460F2" w14:paraId="31FC6A17" w14:textId="77777777" w:rsidTr="00A12D2B">
        <w:trPr>
          <w:cantSplit/>
        </w:trPr>
        <w:tc>
          <w:tcPr>
            <w:tcW w:w="830" w:type="dxa"/>
          </w:tcPr>
          <w:p w14:paraId="3F313ACE" w14:textId="77777777" w:rsidR="00A83656" w:rsidRPr="005460F2" w:rsidRDefault="00A83656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EA9C521" w14:textId="77777777" w:rsidR="00A83656" w:rsidRPr="005460F2" w:rsidRDefault="00E13472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B7ECBCC" w14:textId="77777777" w:rsidR="00DA6CEC" w:rsidRDefault="00DA6CEC" w:rsidP="00DB30DF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726A4C16" w14:textId="77777777" w:rsidTr="00D87F2E">
        <w:trPr>
          <w:cantSplit/>
        </w:trPr>
        <w:tc>
          <w:tcPr>
            <w:tcW w:w="794" w:type="dxa"/>
          </w:tcPr>
          <w:p w14:paraId="0A5D29FA" w14:textId="77777777" w:rsidR="00DA6CEC" w:rsidRPr="005460F2" w:rsidRDefault="00DA6CEC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201FA2" w14:textId="77777777" w:rsidR="00DA6CEC" w:rsidRPr="005460F2" w:rsidRDefault="00AF763F" w:rsidP="00DB30DF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044C31BC" w14:textId="77777777" w:rsidTr="00D87F2E">
        <w:trPr>
          <w:cantSplit/>
        </w:trPr>
        <w:tc>
          <w:tcPr>
            <w:tcW w:w="794" w:type="dxa"/>
          </w:tcPr>
          <w:p w14:paraId="72F5D7B5" w14:textId="77777777" w:rsidR="00DA6CEC" w:rsidRPr="005110C8" w:rsidRDefault="005110C8" w:rsidP="00DB30DF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5C61345C" w14:textId="77777777" w:rsidR="00DA6CEC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8082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943049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943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</w:t>
            </w:r>
            <w:r w:rsidR="0076141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غربالگری سرطان روده بزرگ </w:t>
            </w:r>
            <w:r w:rsidR="00943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فامیل درجه یک داشتن چه سابقه ای سوال می گردد؟</w:t>
            </w:r>
          </w:p>
          <w:p w14:paraId="1822A622" w14:textId="77777777" w:rsidR="00DA6CEC" w:rsidRPr="005460F2" w:rsidRDefault="00DA6CEC" w:rsidP="00DB30DF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7C60F7D" w14:textId="77777777" w:rsidTr="00D87F2E">
        <w:trPr>
          <w:cantSplit/>
        </w:trPr>
        <w:tc>
          <w:tcPr>
            <w:tcW w:w="794" w:type="dxa"/>
          </w:tcPr>
          <w:p w14:paraId="7A1CA26E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904B73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AB4D6D" w14:textId="77777777" w:rsidR="00DA6CEC" w:rsidRPr="005460F2" w:rsidRDefault="00943049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گوارشی </w:t>
            </w:r>
          </w:p>
        </w:tc>
      </w:tr>
      <w:tr w:rsidR="00DA6CEC" w:rsidRPr="005460F2" w14:paraId="5A283C42" w14:textId="77777777" w:rsidTr="00D87F2E">
        <w:trPr>
          <w:cantSplit/>
        </w:trPr>
        <w:tc>
          <w:tcPr>
            <w:tcW w:w="794" w:type="dxa"/>
          </w:tcPr>
          <w:p w14:paraId="544CED6D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3D3F39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AF3245" w14:textId="77777777" w:rsidR="00DA6CEC" w:rsidRPr="005460F2" w:rsidRDefault="00943049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معده و روده </w:t>
            </w:r>
          </w:p>
        </w:tc>
      </w:tr>
      <w:tr w:rsidR="00DA6CEC" w:rsidRPr="005460F2" w14:paraId="71E1C82F" w14:textId="77777777" w:rsidTr="00D87F2E">
        <w:trPr>
          <w:cantSplit/>
        </w:trPr>
        <w:tc>
          <w:tcPr>
            <w:tcW w:w="794" w:type="dxa"/>
          </w:tcPr>
          <w:p w14:paraId="549C9CD9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73A07C0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481F34" w14:textId="77777777" w:rsidR="00DA6CEC" w:rsidRPr="005460F2" w:rsidRDefault="00943049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آدنوم روده </w:t>
            </w:r>
          </w:p>
        </w:tc>
      </w:tr>
      <w:tr w:rsidR="00DA6CEC" w:rsidRPr="005460F2" w14:paraId="62A5D6C7" w14:textId="77777777" w:rsidTr="00DB30DF">
        <w:trPr>
          <w:cantSplit/>
        </w:trPr>
        <w:tc>
          <w:tcPr>
            <w:tcW w:w="794" w:type="dxa"/>
          </w:tcPr>
          <w:p w14:paraId="7DC9990C" w14:textId="77777777" w:rsidR="00DA6CEC" w:rsidRPr="005460F2" w:rsidRDefault="00DA6CEC" w:rsidP="00DB30DF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0169CE" w14:textId="77777777" w:rsidR="00DA6CEC" w:rsidRPr="005460F2" w:rsidRDefault="00DA6CEC" w:rsidP="00DB30DF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44D4D5" w14:textId="77777777" w:rsidR="00DA6CEC" w:rsidRPr="005460F2" w:rsidRDefault="00943049" w:rsidP="00DB30DF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یا آدنوم روده </w:t>
            </w:r>
          </w:p>
        </w:tc>
      </w:tr>
      <w:tr w:rsidR="00A83656" w:rsidRPr="005460F2" w14:paraId="16BA9E66" w14:textId="77777777" w:rsidTr="00A12D2B">
        <w:trPr>
          <w:cantSplit/>
        </w:trPr>
        <w:tc>
          <w:tcPr>
            <w:tcW w:w="794" w:type="dxa"/>
          </w:tcPr>
          <w:p w14:paraId="0F2D839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1EC00D" w14:textId="77777777" w:rsidR="00A83656" w:rsidRPr="005460F2" w:rsidRDefault="00E134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05B6335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0B73A15" w14:textId="77777777" w:rsidTr="00D87F2E">
        <w:trPr>
          <w:cantSplit/>
        </w:trPr>
        <w:tc>
          <w:tcPr>
            <w:tcW w:w="794" w:type="dxa"/>
          </w:tcPr>
          <w:p w14:paraId="1CF9ABEB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450AAC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14644EDF" w14:textId="77777777" w:rsidTr="00D87F2E">
        <w:trPr>
          <w:cantSplit/>
        </w:trPr>
        <w:tc>
          <w:tcPr>
            <w:tcW w:w="794" w:type="dxa"/>
          </w:tcPr>
          <w:p w14:paraId="503C0A0D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2A5A6712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2019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-در فامیل درجه 2 سابقه  سرطان روده بزرگ در چه سنی مورد سوال قرار می گیرد؟</w:t>
            </w:r>
          </w:p>
          <w:p w14:paraId="6930E8E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531C4DC" w14:textId="77777777" w:rsidTr="00D87F2E">
        <w:trPr>
          <w:cantSplit/>
        </w:trPr>
        <w:tc>
          <w:tcPr>
            <w:tcW w:w="794" w:type="dxa"/>
          </w:tcPr>
          <w:p w14:paraId="6732902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0615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33EDAC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 سال به بالا</w:t>
            </w:r>
          </w:p>
        </w:tc>
      </w:tr>
      <w:tr w:rsidR="00DA6CEC" w:rsidRPr="005460F2" w14:paraId="581E8F49" w14:textId="77777777" w:rsidTr="00D87F2E">
        <w:trPr>
          <w:cantSplit/>
        </w:trPr>
        <w:tc>
          <w:tcPr>
            <w:tcW w:w="794" w:type="dxa"/>
          </w:tcPr>
          <w:p w14:paraId="415A22E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FA093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3FF172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 سال به بالا</w:t>
            </w:r>
          </w:p>
        </w:tc>
      </w:tr>
      <w:tr w:rsidR="00DA6CEC" w:rsidRPr="005460F2" w14:paraId="296B96A4" w14:textId="77777777" w:rsidTr="00DB30DF">
        <w:trPr>
          <w:cantSplit/>
        </w:trPr>
        <w:tc>
          <w:tcPr>
            <w:tcW w:w="794" w:type="dxa"/>
          </w:tcPr>
          <w:p w14:paraId="276BBA7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DC292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B230460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زیر 50 سال </w:t>
            </w:r>
          </w:p>
        </w:tc>
      </w:tr>
      <w:tr w:rsidR="00DA6CEC" w:rsidRPr="005460F2" w14:paraId="5D1470B0" w14:textId="77777777" w:rsidTr="00D87F2E">
        <w:trPr>
          <w:cantSplit/>
        </w:trPr>
        <w:tc>
          <w:tcPr>
            <w:tcW w:w="794" w:type="dxa"/>
          </w:tcPr>
          <w:p w14:paraId="1F7EDB2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AA759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6EA09E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60-55 سال</w:t>
            </w:r>
          </w:p>
        </w:tc>
      </w:tr>
      <w:tr w:rsidR="00A83656" w:rsidRPr="005460F2" w14:paraId="1C7F1441" w14:textId="77777777" w:rsidTr="00A12D2B">
        <w:trPr>
          <w:cantSplit/>
        </w:trPr>
        <w:tc>
          <w:tcPr>
            <w:tcW w:w="794" w:type="dxa"/>
          </w:tcPr>
          <w:p w14:paraId="7433FEFA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C9C45F" w14:textId="77777777" w:rsidR="00A83656" w:rsidRPr="005460F2" w:rsidRDefault="00E134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5238CDBD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1CACFC2" w14:textId="77777777" w:rsidTr="00D87F2E">
        <w:trPr>
          <w:cantSplit/>
        </w:trPr>
        <w:tc>
          <w:tcPr>
            <w:tcW w:w="794" w:type="dxa"/>
          </w:tcPr>
          <w:p w14:paraId="6839BA7A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B3CCF7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5D1D5A62" w14:textId="77777777" w:rsidTr="00D87F2E">
        <w:trPr>
          <w:cantSplit/>
        </w:trPr>
        <w:tc>
          <w:tcPr>
            <w:tcW w:w="794" w:type="dxa"/>
          </w:tcPr>
          <w:p w14:paraId="6C912FD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18E67B85" w14:textId="77777777" w:rsidR="00DA6CEC" w:rsidRPr="005460F2" w:rsidRDefault="00DA6CEC" w:rsidP="000B1D3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0B1D3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 درغربالگری سرطان روده بزرگ در آزمایشات تکمیلی کدام مورد زیر نیز مورد سنجش قرار می گیرد؟ </w:t>
            </w:r>
          </w:p>
        </w:tc>
      </w:tr>
      <w:tr w:rsidR="00DA6CEC" w:rsidRPr="005460F2" w14:paraId="4810A0A9" w14:textId="77777777" w:rsidTr="00D87F2E">
        <w:trPr>
          <w:cantSplit/>
        </w:trPr>
        <w:tc>
          <w:tcPr>
            <w:tcW w:w="794" w:type="dxa"/>
          </w:tcPr>
          <w:p w14:paraId="4A213CD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8CD4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578185" w14:textId="77777777" w:rsidR="00DA6CEC" w:rsidRPr="005460F2" w:rsidRDefault="000B1D35" w:rsidP="000B1D3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قند خون و چربی </w:t>
            </w:r>
          </w:p>
        </w:tc>
      </w:tr>
      <w:tr w:rsidR="00DA6CEC" w:rsidRPr="005460F2" w14:paraId="13ABC238" w14:textId="77777777" w:rsidTr="00D87F2E">
        <w:trPr>
          <w:cantSplit/>
        </w:trPr>
        <w:tc>
          <w:tcPr>
            <w:tcW w:w="794" w:type="dxa"/>
          </w:tcPr>
          <w:p w14:paraId="40F048F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2BEFD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9CE936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گلوکز ناشتا</w:t>
            </w:r>
          </w:p>
        </w:tc>
      </w:tr>
      <w:tr w:rsidR="00DA6CEC" w:rsidRPr="005460F2" w14:paraId="5C4AD6EA" w14:textId="77777777" w:rsidTr="00DB30DF">
        <w:trPr>
          <w:cantSplit/>
        </w:trPr>
        <w:tc>
          <w:tcPr>
            <w:tcW w:w="794" w:type="dxa"/>
          </w:tcPr>
          <w:p w14:paraId="3F468CB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917FC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DEF431" w14:textId="77777777" w:rsidR="00DA6CEC" w:rsidRPr="005460F2" w:rsidRDefault="000B1D35" w:rsidP="00747CA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هم</w:t>
            </w:r>
            <w:r w:rsidR="00747CA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گلوبین و هماتوکریت</w:t>
            </w:r>
          </w:p>
        </w:tc>
      </w:tr>
      <w:tr w:rsidR="00DA6CEC" w:rsidRPr="005460F2" w14:paraId="6C9002EF" w14:textId="77777777" w:rsidTr="00D87F2E">
        <w:trPr>
          <w:cantSplit/>
        </w:trPr>
        <w:tc>
          <w:tcPr>
            <w:tcW w:w="794" w:type="dxa"/>
          </w:tcPr>
          <w:p w14:paraId="3E23A40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5966C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C8DB41" w14:textId="77777777" w:rsidR="00DA6CEC" w:rsidRPr="005460F2" w:rsidRDefault="000B1D3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کلسترول خوب و تری گلیسرید</w:t>
            </w:r>
          </w:p>
        </w:tc>
      </w:tr>
      <w:tr w:rsidR="00A83656" w:rsidRPr="005460F2" w14:paraId="19581BD5" w14:textId="77777777" w:rsidTr="00A12D2B">
        <w:trPr>
          <w:cantSplit/>
        </w:trPr>
        <w:tc>
          <w:tcPr>
            <w:tcW w:w="794" w:type="dxa"/>
          </w:tcPr>
          <w:p w14:paraId="6BCD7F1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9251C7" w14:textId="77777777" w:rsidR="00A83656" w:rsidRPr="005460F2" w:rsidRDefault="00E134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4307A5E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173BCABE" w14:textId="77777777" w:rsidTr="00D87F2E">
        <w:trPr>
          <w:cantSplit/>
        </w:trPr>
        <w:tc>
          <w:tcPr>
            <w:tcW w:w="794" w:type="dxa"/>
          </w:tcPr>
          <w:p w14:paraId="32D346A2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499090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7EDBA378" w14:textId="77777777" w:rsidTr="00D87F2E">
        <w:trPr>
          <w:cantSplit/>
        </w:trPr>
        <w:tc>
          <w:tcPr>
            <w:tcW w:w="794" w:type="dxa"/>
          </w:tcPr>
          <w:p w14:paraId="6BDD9A30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2F710200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0B1D3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9B50F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موارد ارجاع داده شده از برنامه غربالگری سرطان روده بزرگ برای انجام کدام اقدام تشخیصی معرفی می شوند؟</w:t>
            </w:r>
          </w:p>
          <w:p w14:paraId="1D667678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EB6AD9E" w14:textId="77777777" w:rsidTr="00D87F2E">
        <w:trPr>
          <w:cantSplit/>
        </w:trPr>
        <w:tc>
          <w:tcPr>
            <w:tcW w:w="794" w:type="dxa"/>
          </w:tcPr>
          <w:p w14:paraId="4B1B368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08476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A79973" w14:textId="77777777" w:rsidR="00DA6CEC" w:rsidRPr="005460F2" w:rsidRDefault="009B50F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آندوسکوپی</w:t>
            </w:r>
          </w:p>
        </w:tc>
      </w:tr>
      <w:tr w:rsidR="00DA6CEC" w:rsidRPr="005460F2" w14:paraId="1DFCD274" w14:textId="77777777" w:rsidTr="00D87F2E">
        <w:trPr>
          <w:cantSplit/>
        </w:trPr>
        <w:tc>
          <w:tcPr>
            <w:tcW w:w="794" w:type="dxa"/>
          </w:tcPr>
          <w:p w14:paraId="112F3BE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19B48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3088CC" w14:textId="77777777" w:rsidR="00DA6CEC" w:rsidRPr="005460F2" w:rsidRDefault="009B50F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لاپاراسکوپی</w:t>
            </w:r>
          </w:p>
        </w:tc>
      </w:tr>
      <w:tr w:rsidR="00DA6CEC" w:rsidRPr="005460F2" w14:paraId="105349B5" w14:textId="77777777" w:rsidTr="00DB30DF">
        <w:trPr>
          <w:cantSplit/>
        </w:trPr>
        <w:tc>
          <w:tcPr>
            <w:tcW w:w="794" w:type="dxa"/>
          </w:tcPr>
          <w:p w14:paraId="0722658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D9E17D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05F34A" w14:textId="77777777" w:rsidR="00DA6CEC" w:rsidRPr="005460F2" w:rsidRDefault="009B50F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کولونوسکوپی</w:t>
            </w:r>
          </w:p>
        </w:tc>
      </w:tr>
      <w:tr w:rsidR="00DA6CEC" w:rsidRPr="005460F2" w14:paraId="521A244B" w14:textId="77777777" w:rsidTr="00D87F2E">
        <w:trPr>
          <w:cantSplit/>
        </w:trPr>
        <w:tc>
          <w:tcPr>
            <w:tcW w:w="794" w:type="dxa"/>
          </w:tcPr>
          <w:p w14:paraId="663F66D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5927E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5C0AE0" w14:textId="77777777" w:rsidR="00DA6CEC" w:rsidRPr="005460F2" w:rsidRDefault="009B50F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جراحی</w:t>
            </w:r>
          </w:p>
        </w:tc>
      </w:tr>
      <w:tr w:rsidR="00A83656" w:rsidRPr="005460F2" w14:paraId="3B27F421" w14:textId="77777777" w:rsidTr="00A12D2B">
        <w:trPr>
          <w:cantSplit/>
        </w:trPr>
        <w:tc>
          <w:tcPr>
            <w:tcW w:w="794" w:type="dxa"/>
          </w:tcPr>
          <w:p w14:paraId="4FEF20D2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3CAEE62" w14:textId="77777777" w:rsidR="00A83656" w:rsidRPr="005460F2" w:rsidRDefault="00E13472" w:rsidP="000010F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6CD5741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5983483B" w14:textId="77777777" w:rsidTr="00D87F2E">
        <w:trPr>
          <w:cantSplit/>
        </w:trPr>
        <w:tc>
          <w:tcPr>
            <w:tcW w:w="794" w:type="dxa"/>
          </w:tcPr>
          <w:p w14:paraId="0E99141C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A53231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00373706" w14:textId="77777777" w:rsidTr="00D87F2E">
        <w:trPr>
          <w:cantSplit/>
        </w:trPr>
        <w:tc>
          <w:tcPr>
            <w:tcW w:w="794" w:type="dxa"/>
          </w:tcPr>
          <w:p w14:paraId="1C76F5BF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1ABE72F6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0010F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-بررسی یبوست در ارزیابی روده بزرگ در طی ................................. بررسی می شود؟</w:t>
            </w:r>
          </w:p>
          <w:p w14:paraId="174D014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3293019" w14:textId="77777777" w:rsidTr="00D87F2E">
        <w:trPr>
          <w:cantSplit/>
        </w:trPr>
        <w:tc>
          <w:tcPr>
            <w:tcW w:w="794" w:type="dxa"/>
          </w:tcPr>
          <w:p w14:paraId="61468B1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1D34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226929" w14:textId="77777777" w:rsidR="00DA6CEC" w:rsidRPr="005460F2" w:rsidRDefault="000010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ماه اخیر</w:t>
            </w:r>
          </w:p>
        </w:tc>
      </w:tr>
      <w:tr w:rsidR="00DA6CEC" w:rsidRPr="005460F2" w14:paraId="1D7BAECF" w14:textId="77777777" w:rsidTr="00D87F2E">
        <w:trPr>
          <w:cantSplit/>
        </w:trPr>
        <w:tc>
          <w:tcPr>
            <w:tcW w:w="794" w:type="dxa"/>
          </w:tcPr>
          <w:p w14:paraId="7E26FFA0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29A77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097FE2" w14:textId="77777777" w:rsidR="00DA6CEC" w:rsidRPr="005460F2" w:rsidRDefault="000010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سال گذشته</w:t>
            </w:r>
          </w:p>
        </w:tc>
      </w:tr>
      <w:tr w:rsidR="00DA6CEC" w:rsidRPr="005460F2" w14:paraId="3619801D" w14:textId="77777777" w:rsidTr="00D87F2E">
        <w:trPr>
          <w:cantSplit/>
        </w:trPr>
        <w:tc>
          <w:tcPr>
            <w:tcW w:w="794" w:type="dxa"/>
          </w:tcPr>
          <w:p w14:paraId="2CEE0D6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84BF7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B342E0" w14:textId="77777777" w:rsidR="00DA6CEC" w:rsidRPr="005460F2" w:rsidRDefault="000010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6 ماه گذشته </w:t>
            </w:r>
          </w:p>
        </w:tc>
      </w:tr>
      <w:tr w:rsidR="00DA6CEC" w:rsidRPr="005460F2" w14:paraId="38B71712" w14:textId="77777777" w:rsidTr="00DB30DF">
        <w:trPr>
          <w:cantSplit/>
        </w:trPr>
        <w:tc>
          <w:tcPr>
            <w:tcW w:w="794" w:type="dxa"/>
          </w:tcPr>
          <w:p w14:paraId="0B54B23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461EC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18A677" w14:textId="77777777" w:rsidR="00DA6CEC" w:rsidRPr="005460F2" w:rsidRDefault="000010F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ماه اخیر</w:t>
            </w:r>
          </w:p>
        </w:tc>
      </w:tr>
      <w:tr w:rsidR="00A83656" w:rsidRPr="005460F2" w14:paraId="4DBCF350" w14:textId="77777777" w:rsidTr="00A12D2B">
        <w:trPr>
          <w:cantSplit/>
        </w:trPr>
        <w:tc>
          <w:tcPr>
            <w:tcW w:w="794" w:type="dxa"/>
          </w:tcPr>
          <w:p w14:paraId="62FCE055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A371212" w14:textId="77777777" w:rsidR="00A83656" w:rsidRPr="005460F2" w:rsidRDefault="00E134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4CF156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224AE234" w14:textId="77777777" w:rsidTr="00D87F2E">
        <w:trPr>
          <w:cantSplit/>
        </w:trPr>
        <w:tc>
          <w:tcPr>
            <w:tcW w:w="794" w:type="dxa"/>
          </w:tcPr>
          <w:p w14:paraId="7776273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CAD49B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59BC960B" w14:textId="77777777" w:rsidTr="00D87F2E">
        <w:trPr>
          <w:cantSplit/>
        </w:trPr>
        <w:tc>
          <w:tcPr>
            <w:tcW w:w="794" w:type="dxa"/>
          </w:tcPr>
          <w:p w14:paraId="2DD49898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4FEEBF6F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E1347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-عوامل خطر سرطان روده بزرگ</w:t>
            </w:r>
            <w:r w:rsidR="00A45E9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پیشگیری از آن</w:t>
            </w:r>
            <w:r w:rsidR="00E1347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به چند دسته تقسیم می شود؟</w:t>
            </w:r>
          </w:p>
          <w:p w14:paraId="1532D25A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594B5E3" w14:textId="77777777" w:rsidTr="00DB30DF">
        <w:trPr>
          <w:cantSplit/>
        </w:trPr>
        <w:tc>
          <w:tcPr>
            <w:tcW w:w="794" w:type="dxa"/>
          </w:tcPr>
          <w:p w14:paraId="32D50B8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28D4C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7689E3" w14:textId="77777777" w:rsidR="00DA6CEC" w:rsidRPr="005460F2" w:rsidRDefault="00B440F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غیرقابل اصلاح و قابل اصلاح</w:t>
            </w:r>
          </w:p>
        </w:tc>
      </w:tr>
      <w:tr w:rsidR="00DA6CEC" w:rsidRPr="005460F2" w14:paraId="18F2A6E4" w14:textId="77777777" w:rsidTr="00D87F2E">
        <w:trPr>
          <w:cantSplit/>
        </w:trPr>
        <w:tc>
          <w:tcPr>
            <w:tcW w:w="794" w:type="dxa"/>
          </w:tcPr>
          <w:p w14:paraId="451298E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81EFF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E10E6A" w14:textId="77777777" w:rsidR="00DA6CEC" w:rsidRPr="005460F2" w:rsidRDefault="00B440FA" w:rsidP="00B440F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غیرقابل تقسیم بندی</w:t>
            </w:r>
          </w:p>
        </w:tc>
      </w:tr>
      <w:tr w:rsidR="00DA6CEC" w:rsidRPr="005460F2" w14:paraId="7C6BE656" w14:textId="77777777" w:rsidTr="00D87F2E">
        <w:trPr>
          <w:cantSplit/>
        </w:trPr>
        <w:tc>
          <w:tcPr>
            <w:tcW w:w="794" w:type="dxa"/>
          </w:tcPr>
          <w:p w14:paraId="2FF93D0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A6812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B629BD" w14:textId="77777777" w:rsidR="00DA6CEC" w:rsidRPr="005460F2" w:rsidRDefault="00B440F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تغییر پذیر</w:t>
            </w:r>
          </w:p>
        </w:tc>
      </w:tr>
      <w:tr w:rsidR="00DA6CEC" w:rsidRPr="005460F2" w14:paraId="12415771" w14:textId="77777777" w:rsidTr="00D87F2E">
        <w:trPr>
          <w:cantSplit/>
        </w:trPr>
        <w:tc>
          <w:tcPr>
            <w:tcW w:w="794" w:type="dxa"/>
          </w:tcPr>
          <w:p w14:paraId="527077AA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B898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C6DE0D" w14:textId="77777777" w:rsidR="00DA6CEC" w:rsidRPr="005460F2" w:rsidRDefault="00B440FA" w:rsidP="0088557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عوامل اصلی اصلاح پذیر</w:t>
            </w:r>
          </w:p>
        </w:tc>
      </w:tr>
      <w:tr w:rsidR="00A83656" w:rsidRPr="005460F2" w14:paraId="55BB8F16" w14:textId="77777777" w:rsidTr="00A12D2B">
        <w:trPr>
          <w:cantSplit/>
        </w:trPr>
        <w:tc>
          <w:tcPr>
            <w:tcW w:w="794" w:type="dxa"/>
          </w:tcPr>
          <w:p w14:paraId="6FC43ECC" w14:textId="77777777"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AA1384" w14:textId="77777777" w:rsidR="00A83656" w:rsidRPr="005460F2" w:rsidRDefault="00E1347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76D1A8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461F546D" w14:textId="77777777" w:rsidTr="00D87F2E">
        <w:trPr>
          <w:cantSplit/>
        </w:trPr>
        <w:tc>
          <w:tcPr>
            <w:tcW w:w="794" w:type="dxa"/>
          </w:tcPr>
          <w:p w14:paraId="4FA09213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10D099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6757B1C" w14:textId="77777777" w:rsidTr="00D87F2E">
        <w:trPr>
          <w:cantSplit/>
        </w:trPr>
        <w:tc>
          <w:tcPr>
            <w:tcW w:w="794" w:type="dxa"/>
          </w:tcPr>
          <w:p w14:paraId="3AF6A114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228E610C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440F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-عوامل غیرقابل اصلاح در عوامل خطر و پیشگیری از سرطان روده بزرگ شامل کدامیک از موارد زیر می باشد؟</w:t>
            </w:r>
          </w:p>
          <w:p w14:paraId="4B2DC899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238BF76F" w14:textId="77777777" w:rsidTr="00D87F2E">
        <w:trPr>
          <w:cantSplit/>
        </w:trPr>
        <w:tc>
          <w:tcPr>
            <w:tcW w:w="794" w:type="dxa"/>
          </w:tcPr>
          <w:p w14:paraId="5400BFB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C84B9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09A858" w14:textId="77777777" w:rsidR="00DA6CEC" w:rsidRPr="005460F2" w:rsidRDefault="00005E0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سن و جنس</w:t>
            </w:r>
          </w:p>
        </w:tc>
      </w:tr>
      <w:tr w:rsidR="00DA6CEC" w:rsidRPr="005460F2" w14:paraId="6D10FFCE" w14:textId="77777777" w:rsidTr="00D87F2E">
        <w:trPr>
          <w:cantSplit/>
        </w:trPr>
        <w:tc>
          <w:tcPr>
            <w:tcW w:w="794" w:type="dxa"/>
          </w:tcPr>
          <w:p w14:paraId="4BA0316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93C1E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820545" w14:textId="77777777" w:rsidR="00DA6CEC" w:rsidRPr="005460F2" w:rsidRDefault="00005E0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خانوادگی پولیپ یا سرطان روده بزرگ، افزایش سن</w:t>
            </w:r>
          </w:p>
        </w:tc>
      </w:tr>
      <w:tr w:rsidR="00DA6CEC" w:rsidRPr="005460F2" w14:paraId="16F07AB5" w14:textId="77777777" w:rsidTr="00DB30DF">
        <w:trPr>
          <w:cantSplit/>
        </w:trPr>
        <w:tc>
          <w:tcPr>
            <w:tcW w:w="794" w:type="dxa"/>
          </w:tcPr>
          <w:p w14:paraId="4032769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FBBF3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6E47F32" w14:textId="77777777" w:rsidR="00DA6CEC" w:rsidRPr="005460F2" w:rsidRDefault="00005E08" w:rsidP="00005E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بیماری های ارثی مانند پولیپ های آدنوماتوز یا سرطان کولون، سابقه خانوادگی پولیپ یا سرطان روده بزرگ، افزایش سن</w:t>
            </w:r>
          </w:p>
        </w:tc>
      </w:tr>
      <w:tr w:rsidR="00DA6CEC" w:rsidRPr="005460F2" w14:paraId="7A42C409" w14:textId="77777777" w:rsidTr="00D87F2E">
        <w:trPr>
          <w:cantSplit/>
        </w:trPr>
        <w:tc>
          <w:tcPr>
            <w:tcW w:w="794" w:type="dxa"/>
          </w:tcPr>
          <w:p w14:paraId="22A0278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1A361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9A29D0" w14:textId="77777777" w:rsidR="00DA6CEC" w:rsidRPr="005460F2" w:rsidRDefault="00005E0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خانوادگی پولیپ یا سرطان روده بزرگ</w:t>
            </w:r>
          </w:p>
        </w:tc>
      </w:tr>
      <w:tr w:rsidR="00005E08" w:rsidRPr="005460F2" w14:paraId="6EE69F9C" w14:textId="77777777" w:rsidTr="00A12D2B">
        <w:trPr>
          <w:cantSplit/>
        </w:trPr>
        <w:tc>
          <w:tcPr>
            <w:tcW w:w="794" w:type="dxa"/>
          </w:tcPr>
          <w:p w14:paraId="6E67854D" w14:textId="77777777" w:rsidR="00005E08" w:rsidRPr="005460F2" w:rsidRDefault="00005E08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471DAE1" w14:textId="77777777" w:rsidR="00005E08" w:rsidRPr="005460F2" w:rsidRDefault="00005E08" w:rsidP="00826F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20861484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14:paraId="0EE38931" w14:textId="77777777" w:rsidTr="00D87F2E">
        <w:trPr>
          <w:cantSplit/>
        </w:trPr>
        <w:tc>
          <w:tcPr>
            <w:tcW w:w="794" w:type="dxa"/>
          </w:tcPr>
          <w:p w14:paraId="52CDD4B5" w14:textId="77777777"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660BE8" w14:textId="77777777"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A6145E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A6145E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A6145E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149F45DB" w14:textId="77777777" w:rsidTr="00D87F2E">
        <w:trPr>
          <w:cantSplit/>
        </w:trPr>
        <w:tc>
          <w:tcPr>
            <w:tcW w:w="794" w:type="dxa"/>
          </w:tcPr>
          <w:p w14:paraId="4A12E255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5181C64C" w14:textId="77777777" w:rsidR="00DA6CEC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966B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-هر چه تعداد فامیل مبتلا بیشتر و سن ابتلای آن ها پایین تر باشد میزان خطر ........................... می یابد.</w:t>
            </w:r>
          </w:p>
          <w:p w14:paraId="7AA12F44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B4F46E6" w14:textId="77777777" w:rsidTr="00D87F2E">
        <w:trPr>
          <w:cantSplit/>
        </w:trPr>
        <w:tc>
          <w:tcPr>
            <w:tcW w:w="794" w:type="dxa"/>
          </w:tcPr>
          <w:p w14:paraId="3D47A9A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44C71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6955E4B" w14:textId="77777777" w:rsidR="00DA6CEC" w:rsidRPr="005460F2" w:rsidRDefault="00966B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می یابد.</w:t>
            </w:r>
          </w:p>
        </w:tc>
      </w:tr>
      <w:tr w:rsidR="00DA6CEC" w:rsidRPr="005460F2" w14:paraId="14CFFFCE" w14:textId="77777777" w:rsidTr="00D87F2E">
        <w:trPr>
          <w:cantSplit/>
        </w:trPr>
        <w:tc>
          <w:tcPr>
            <w:tcW w:w="794" w:type="dxa"/>
          </w:tcPr>
          <w:p w14:paraId="5B5FE12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4EBD31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BCB09B" w14:textId="77777777" w:rsidR="00DA6CEC" w:rsidRPr="005460F2" w:rsidRDefault="00966B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تفاوتی نمی کند.</w:t>
            </w:r>
          </w:p>
        </w:tc>
      </w:tr>
      <w:tr w:rsidR="00DA6CEC" w:rsidRPr="005460F2" w14:paraId="77223051" w14:textId="77777777" w:rsidTr="00E638C5">
        <w:trPr>
          <w:cantSplit/>
        </w:trPr>
        <w:tc>
          <w:tcPr>
            <w:tcW w:w="794" w:type="dxa"/>
          </w:tcPr>
          <w:p w14:paraId="0A953EF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A9DDF0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82D495" w14:textId="77777777" w:rsidR="00DA6CEC" w:rsidRPr="005460F2" w:rsidRDefault="00966B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افزایش می یابد.</w:t>
            </w:r>
          </w:p>
        </w:tc>
      </w:tr>
      <w:tr w:rsidR="00DA6CEC" w:rsidRPr="005460F2" w14:paraId="0E8A3FEC" w14:textId="77777777" w:rsidTr="00D87F2E">
        <w:trPr>
          <w:cantSplit/>
        </w:trPr>
        <w:tc>
          <w:tcPr>
            <w:tcW w:w="794" w:type="dxa"/>
          </w:tcPr>
          <w:p w14:paraId="75A48B9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8CC6F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BB110E" w14:textId="77777777" w:rsidR="00966BC9" w:rsidRPr="005460F2" w:rsidRDefault="0020561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به جنسیت دارد.</w:t>
            </w:r>
          </w:p>
        </w:tc>
      </w:tr>
      <w:tr w:rsidR="00205613" w:rsidRPr="005460F2" w14:paraId="7471C9CF" w14:textId="77777777" w:rsidTr="00A12D2B">
        <w:trPr>
          <w:cantSplit/>
        </w:trPr>
        <w:tc>
          <w:tcPr>
            <w:tcW w:w="794" w:type="dxa"/>
          </w:tcPr>
          <w:p w14:paraId="68C3018C" w14:textId="77777777" w:rsidR="00205613" w:rsidRPr="005460F2" w:rsidRDefault="002056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1F3646" w14:textId="77777777" w:rsidR="00205613" w:rsidRPr="005460F2" w:rsidRDefault="00205613" w:rsidP="00826F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C57F4BF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4B1B76C9" w14:textId="77777777" w:rsidR="001224ED" w:rsidRDefault="001224ED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265130CC" w14:textId="77777777" w:rsidTr="001224ED">
        <w:trPr>
          <w:cantSplit/>
        </w:trPr>
        <w:tc>
          <w:tcPr>
            <w:tcW w:w="794" w:type="dxa"/>
          </w:tcPr>
          <w:p w14:paraId="6555289D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03F817" w14:textId="5BFE9CE7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4561A63" w14:textId="77777777" w:rsidTr="001224ED">
        <w:trPr>
          <w:cantSplit/>
        </w:trPr>
        <w:tc>
          <w:tcPr>
            <w:tcW w:w="794" w:type="dxa"/>
          </w:tcPr>
          <w:p w14:paraId="13C9BC8E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3D536123" w14:textId="77777777" w:rsidR="00DA6CEC" w:rsidRPr="00205613" w:rsidRDefault="00DA6CEC" w:rsidP="00BA30C2">
            <w:pPr>
              <w:pStyle w:val="a0"/>
              <w:keepNext/>
              <w:keepLines/>
              <w:rPr>
                <w:rStyle w:val="StyleComplexNazanin"/>
                <w:rFonts w:asciiTheme="majorBidi" w:hAnsiTheme="majorBidi" w:cs="Times New Roma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0561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BA30C2" w:rsidRPr="00E638C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 سرطان پستان در کدام گروه سنی انجام می شود؟</w:t>
            </w:r>
          </w:p>
          <w:p w14:paraId="42C2557B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4E372E8F" w14:textId="77777777" w:rsidTr="001224ED">
        <w:trPr>
          <w:cantSplit/>
        </w:trPr>
        <w:tc>
          <w:tcPr>
            <w:tcW w:w="794" w:type="dxa"/>
          </w:tcPr>
          <w:p w14:paraId="663F257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8D872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877243" w14:textId="77777777" w:rsidR="00DA6CEC" w:rsidRPr="005460F2" w:rsidRDefault="00BA30C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زنان بالای 40 سال </w:t>
            </w:r>
          </w:p>
        </w:tc>
      </w:tr>
      <w:tr w:rsidR="00DA6CEC" w:rsidRPr="005460F2" w14:paraId="7B8C9E88" w14:textId="77777777" w:rsidTr="001224ED">
        <w:trPr>
          <w:cantSplit/>
        </w:trPr>
        <w:tc>
          <w:tcPr>
            <w:tcW w:w="794" w:type="dxa"/>
          </w:tcPr>
          <w:p w14:paraId="360202F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38572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737CEF" w14:textId="77777777" w:rsidR="00DA6CEC" w:rsidRPr="005460F2" w:rsidRDefault="00BA30C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جمعیت زیر 50 سال </w:t>
            </w:r>
          </w:p>
        </w:tc>
      </w:tr>
      <w:tr w:rsidR="00DA6CEC" w:rsidRPr="005460F2" w14:paraId="5FA4F0AB" w14:textId="77777777" w:rsidTr="001224ED">
        <w:trPr>
          <w:cantSplit/>
        </w:trPr>
        <w:tc>
          <w:tcPr>
            <w:tcW w:w="794" w:type="dxa"/>
          </w:tcPr>
          <w:p w14:paraId="5CAAD31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70498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C2BBA2" w14:textId="77777777" w:rsidR="00DA6CEC" w:rsidRPr="005460F2" w:rsidRDefault="00BA30C2" w:rsidP="00BA30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69-50 ساله یائسه</w:t>
            </w:r>
          </w:p>
        </w:tc>
      </w:tr>
      <w:tr w:rsidR="00DA6CEC" w:rsidRPr="005460F2" w14:paraId="4DEA0A70" w14:textId="77777777" w:rsidTr="00E638C5">
        <w:trPr>
          <w:cantSplit/>
        </w:trPr>
        <w:tc>
          <w:tcPr>
            <w:tcW w:w="794" w:type="dxa"/>
          </w:tcPr>
          <w:p w14:paraId="55B1C08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F334D1D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221E1E" w14:textId="77777777" w:rsidR="00DA6CEC" w:rsidRPr="005460F2" w:rsidRDefault="00BA30C2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</w:t>
            </w:r>
            <w:r w:rsidRPr="00C22DA7">
              <w:rPr>
                <w:rStyle w:val="StyleComplexNazanin"/>
                <w:rFonts w:asciiTheme="majorBidi" w:hAnsiTheme="majorBidi" w:cs="B Nazanin" w:hint="cs"/>
                <w:shd w:val="clear" w:color="auto" w:fill="FFFFFF" w:themeFill="background1"/>
                <w:rtl/>
                <w:lang w:bidi="fa-IR"/>
              </w:rPr>
              <w:t>نان 69-30 ساله</w:t>
            </w:r>
          </w:p>
        </w:tc>
      </w:tr>
      <w:tr w:rsidR="00205613" w:rsidRPr="005460F2" w14:paraId="70786FC2" w14:textId="77777777" w:rsidTr="001224ED">
        <w:trPr>
          <w:cantSplit/>
        </w:trPr>
        <w:tc>
          <w:tcPr>
            <w:tcW w:w="794" w:type="dxa"/>
          </w:tcPr>
          <w:p w14:paraId="269F449A" w14:textId="77777777" w:rsidR="00205613" w:rsidRPr="005460F2" w:rsidRDefault="002056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17A096" w14:textId="77777777" w:rsidR="00205613" w:rsidRPr="005460F2" w:rsidRDefault="00205613" w:rsidP="00BA30C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دستورالعمل </w:t>
            </w:r>
            <w:r w:rsidR="00BA30C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برنامه ملی </w:t>
            </w:r>
            <w:r w:rsidR="00B27A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تشخیص زودهنگام سرطان در ایران</w:t>
            </w:r>
          </w:p>
        </w:tc>
      </w:tr>
    </w:tbl>
    <w:p w14:paraId="57645A70" w14:textId="77777777"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3FEE695B" w14:textId="77777777"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5C02729B" w14:textId="77777777" w:rsidTr="003345A9">
        <w:trPr>
          <w:cantSplit/>
        </w:trPr>
        <w:tc>
          <w:tcPr>
            <w:tcW w:w="794" w:type="dxa"/>
          </w:tcPr>
          <w:p w14:paraId="384CACC3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8C9379" w14:textId="0D7FA053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10B12E96" w14:textId="77777777" w:rsidTr="003345A9">
        <w:trPr>
          <w:cantSplit/>
        </w:trPr>
        <w:tc>
          <w:tcPr>
            <w:tcW w:w="794" w:type="dxa"/>
          </w:tcPr>
          <w:p w14:paraId="64F382A4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6CE7C1B7" w14:textId="77777777" w:rsidR="00DA6CEC" w:rsidRDefault="00DA6CEC" w:rsidP="00B27AD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0561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 </w:t>
            </w:r>
            <w:r w:rsidR="00B27A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بررسی سوابق در سرطان پستان شامل چیست؟</w:t>
            </w:r>
          </w:p>
          <w:p w14:paraId="11FF7827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D277F3A" w14:textId="77777777" w:rsidTr="003345A9">
        <w:trPr>
          <w:cantSplit/>
        </w:trPr>
        <w:tc>
          <w:tcPr>
            <w:tcW w:w="794" w:type="dxa"/>
          </w:tcPr>
          <w:p w14:paraId="7854EFB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7DBE7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009381" w14:textId="77777777" w:rsidR="00DA6CEC" w:rsidRPr="005460F2" w:rsidRDefault="00B27A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ابتلای مادر</w:t>
            </w:r>
          </w:p>
        </w:tc>
      </w:tr>
      <w:tr w:rsidR="00205613" w:rsidRPr="005460F2" w14:paraId="76E48FF3" w14:textId="77777777" w:rsidTr="003345A9">
        <w:trPr>
          <w:cantSplit/>
        </w:trPr>
        <w:tc>
          <w:tcPr>
            <w:tcW w:w="794" w:type="dxa"/>
          </w:tcPr>
          <w:p w14:paraId="3F4892DC" w14:textId="77777777" w:rsidR="00205613" w:rsidRPr="005460F2" w:rsidRDefault="002056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36E400" w14:textId="77777777" w:rsidR="00205613" w:rsidRPr="005460F2" w:rsidRDefault="002056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AD5CB48" w14:textId="77777777" w:rsidR="00205613" w:rsidRPr="005460F2" w:rsidRDefault="00B27AD7" w:rsidP="00826F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ابتلای عمه و خاله</w:t>
            </w:r>
          </w:p>
        </w:tc>
      </w:tr>
      <w:tr w:rsidR="00205613" w:rsidRPr="005460F2" w14:paraId="5689395F" w14:textId="77777777" w:rsidTr="00E638C5">
        <w:trPr>
          <w:cantSplit/>
        </w:trPr>
        <w:tc>
          <w:tcPr>
            <w:tcW w:w="794" w:type="dxa"/>
          </w:tcPr>
          <w:p w14:paraId="397354CA" w14:textId="77777777" w:rsidR="00205613" w:rsidRPr="005460F2" w:rsidRDefault="00205613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888986F" w14:textId="77777777" w:rsidR="00205613" w:rsidRPr="005460F2" w:rsidRDefault="00205613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4CA600" w14:textId="77777777" w:rsidR="00205613" w:rsidRPr="005460F2" w:rsidRDefault="00B27AD7" w:rsidP="00826FE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ابتلای خود فرد و اعضای خانواده</w:t>
            </w:r>
          </w:p>
        </w:tc>
      </w:tr>
      <w:tr w:rsidR="00DA6CEC" w:rsidRPr="005460F2" w14:paraId="12BA3293" w14:textId="77777777" w:rsidTr="003345A9">
        <w:trPr>
          <w:cantSplit/>
        </w:trPr>
        <w:tc>
          <w:tcPr>
            <w:tcW w:w="794" w:type="dxa"/>
          </w:tcPr>
          <w:p w14:paraId="696AD68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B45A1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BF14A40" w14:textId="77777777" w:rsidR="00DA6CEC" w:rsidRPr="005460F2" w:rsidRDefault="00B27AD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ابتلای خود فرد</w:t>
            </w:r>
          </w:p>
        </w:tc>
      </w:tr>
      <w:tr w:rsidR="003345A9" w:rsidRPr="005460F2" w14:paraId="3D4FDB0D" w14:textId="77777777" w:rsidTr="003345A9">
        <w:trPr>
          <w:cantSplit/>
        </w:trPr>
        <w:tc>
          <w:tcPr>
            <w:tcW w:w="794" w:type="dxa"/>
          </w:tcPr>
          <w:p w14:paraId="0C32E329" w14:textId="77777777" w:rsidR="003345A9" w:rsidRPr="005460F2" w:rsidRDefault="003345A9" w:rsidP="003345A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414063" w14:textId="77777777" w:rsidR="003345A9" w:rsidRPr="005460F2" w:rsidRDefault="003345A9" w:rsidP="003345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3B934755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5CC9EEAA" w14:textId="77777777" w:rsidTr="003345A9">
        <w:trPr>
          <w:cantSplit/>
        </w:trPr>
        <w:tc>
          <w:tcPr>
            <w:tcW w:w="794" w:type="dxa"/>
          </w:tcPr>
          <w:p w14:paraId="1C2457E8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4D1275" w14:textId="1A5B1A94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63BFBEFB" w14:textId="77777777" w:rsidTr="003345A9">
        <w:trPr>
          <w:cantSplit/>
        </w:trPr>
        <w:tc>
          <w:tcPr>
            <w:tcW w:w="794" w:type="dxa"/>
          </w:tcPr>
          <w:p w14:paraId="49D5D9A2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2C0AE894" w14:textId="77777777" w:rsidR="00DA6CEC" w:rsidRDefault="00DA6CEC" w:rsidP="003345A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A165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A167D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3345A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اخذ شرح حال و بررسی سوابق ابتلا و معاینات در غربالگری سرطان پستان در صورت طبیعی بودن معاینات زمان ارجاع بعدی چه زمانی می باشد؟</w:t>
            </w:r>
          </w:p>
          <w:p w14:paraId="39894F9B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E4A7B80" w14:textId="77777777" w:rsidTr="00E638C5">
        <w:trPr>
          <w:cantSplit/>
        </w:trPr>
        <w:tc>
          <w:tcPr>
            <w:tcW w:w="794" w:type="dxa"/>
          </w:tcPr>
          <w:p w14:paraId="4E0E7C9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CDE1A1" w14:textId="77777777" w:rsidR="00DA6CEC" w:rsidRPr="00C22DA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155A93E" w14:textId="514D37DC" w:rsidR="00DA6CEC" w:rsidRPr="005460F2" w:rsidRDefault="003345A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تا 2 سال بعد از ارز</w:t>
            </w:r>
            <w:r w:rsidR="0049477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ابی اولیه</w:t>
            </w:r>
          </w:p>
        </w:tc>
      </w:tr>
      <w:tr w:rsidR="00DA6CEC" w:rsidRPr="005460F2" w14:paraId="5E9DA540" w14:textId="77777777" w:rsidTr="003345A9">
        <w:trPr>
          <w:cantSplit/>
        </w:trPr>
        <w:tc>
          <w:tcPr>
            <w:tcW w:w="794" w:type="dxa"/>
          </w:tcPr>
          <w:p w14:paraId="3A70BE6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448A3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767CC6" w14:textId="77777777" w:rsidR="00DA6CEC" w:rsidRPr="005460F2" w:rsidRDefault="003345A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سال بعد از ارزیابی اول</w:t>
            </w:r>
          </w:p>
        </w:tc>
      </w:tr>
      <w:tr w:rsidR="00DA6CEC" w:rsidRPr="005460F2" w14:paraId="13194F79" w14:textId="77777777" w:rsidTr="003345A9">
        <w:trPr>
          <w:cantSplit/>
        </w:trPr>
        <w:tc>
          <w:tcPr>
            <w:tcW w:w="794" w:type="dxa"/>
          </w:tcPr>
          <w:p w14:paraId="60D9629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A8FD2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03712C" w14:textId="77777777" w:rsidR="00DA6CEC" w:rsidRPr="005460F2" w:rsidRDefault="003345A9" w:rsidP="003345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سال بعد ارزیابی اول</w:t>
            </w:r>
          </w:p>
        </w:tc>
      </w:tr>
      <w:tr w:rsidR="00DA6CEC" w:rsidRPr="005460F2" w14:paraId="28F80CC2" w14:textId="77777777" w:rsidTr="003345A9">
        <w:trPr>
          <w:cantSplit/>
        </w:trPr>
        <w:tc>
          <w:tcPr>
            <w:tcW w:w="794" w:type="dxa"/>
          </w:tcPr>
          <w:p w14:paraId="4D0A880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127CA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448D92" w14:textId="77777777" w:rsidR="00DA6CEC" w:rsidRPr="005460F2" w:rsidRDefault="003345A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 بعد از ارزیابی اولیه</w:t>
            </w:r>
          </w:p>
        </w:tc>
      </w:tr>
      <w:tr w:rsidR="003345A9" w:rsidRPr="005460F2" w14:paraId="2EF7CA51" w14:textId="77777777" w:rsidTr="003345A9">
        <w:trPr>
          <w:cantSplit/>
        </w:trPr>
        <w:tc>
          <w:tcPr>
            <w:tcW w:w="794" w:type="dxa"/>
          </w:tcPr>
          <w:p w14:paraId="4F0E2579" w14:textId="77777777" w:rsidR="003345A9" w:rsidRPr="005460F2" w:rsidRDefault="003345A9" w:rsidP="003345A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C0793B" w14:textId="77777777" w:rsidR="003345A9" w:rsidRPr="005460F2" w:rsidRDefault="003345A9" w:rsidP="003345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73193EE5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0C63A014" w14:textId="77777777" w:rsidTr="003345A9">
        <w:trPr>
          <w:cantSplit/>
        </w:trPr>
        <w:tc>
          <w:tcPr>
            <w:tcW w:w="794" w:type="dxa"/>
          </w:tcPr>
          <w:p w14:paraId="2A8EBD3F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FEDCA6" w14:textId="60ACE991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0BC3B118" w14:textId="77777777" w:rsidTr="003345A9">
        <w:trPr>
          <w:cantSplit/>
        </w:trPr>
        <w:tc>
          <w:tcPr>
            <w:tcW w:w="794" w:type="dxa"/>
          </w:tcPr>
          <w:p w14:paraId="6500D596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6C0ECFC7" w14:textId="77777777" w:rsidR="00DA6CEC" w:rsidRDefault="00DA6CEC" w:rsidP="00A9629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A25D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2C7D5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غربالگری سرطان پستان سابقه فردی یا خانوادگی در چه سنی بررسی می شود؟</w:t>
            </w:r>
            <w:r w:rsidR="005505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  <w:p w14:paraId="0F4601E7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C017B4F" w14:textId="77777777" w:rsidTr="003345A9">
        <w:trPr>
          <w:cantSplit/>
        </w:trPr>
        <w:tc>
          <w:tcPr>
            <w:tcW w:w="794" w:type="dxa"/>
          </w:tcPr>
          <w:p w14:paraId="6D6DA5B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7AEF3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38D2F2" w14:textId="77777777" w:rsidR="00DA6CEC" w:rsidRPr="005460F2" w:rsidRDefault="002C7D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30 سال و کمتر</w:t>
            </w:r>
          </w:p>
        </w:tc>
      </w:tr>
      <w:tr w:rsidR="00DA6CEC" w:rsidRPr="005460F2" w14:paraId="00D43D94" w14:textId="77777777" w:rsidTr="00E638C5">
        <w:trPr>
          <w:cantSplit/>
        </w:trPr>
        <w:tc>
          <w:tcPr>
            <w:tcW w:w="794" w:type="dxa"/>
          </w:tcPr>
          <w:p w14:paraId="3FE4670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5175DF" w14:textId="77777777" w:rsidR="00DA6CEC" w:rsidRPr="00C22DA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23CF4B" w14:textId="77777777" w:rsidR="00DA6CEC" w:rsidRPr="005460F2" w:rsidRDefault="002C7D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50 سال و کمتر</w:t>
            </w:r>
          </w:p>
        </w:tc>
      </w:tr>
      <w:tr w:rsidR="00DA6CEC" w:rsidRPr="005460F2" w14:paraId="43FEF266" w14:textId="77777777" w:rsidTr="003345A9">
        <w:trPr>
          <w:cantSplit/>
        </w:trPr>
        <w:tc>
          <w:tcPr>
            <w:tcW w:w="794" w:type="dxa"/>
          </w:tcPr>
          <w:p w14:paraId="694AF542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AFE26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8D97A2" w14:textId="77777777" w:rsidR="00DA6CEC" w:rsidRPr="005460F2" w:rsidRDefault="002C7D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40 سال و کمتر</w:t>
            </w:r>
          </w:p>
        </w:tc>
      </w:tr>
      <w:tr w:rsidR="00DA6CEC" w:rsidRPr="005460F2" w14:paraId="6B7BAF72" w14:textId="77777777" w:rsidTr="003345A9">
        <w:trPr>
          <w:cantSplit/>
        </w:trPr>
        <w:tc>
          <w:tcPr>
            <w:tcW w:w="794" w:type="dxa"/>
          </w:tcPr>
          <w:p w14:paraId="26A6170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CD8D6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B694EB" w14:textId="77777777" w:rsidR="00DA6CEC" w:rsidRPr="005460F2" w:rsidRDefault="002C7D5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گروه سنی 50-40</w:t>
            </w:r>
            <w:r w:rsidR="005505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3345A9" w:rsidRPr="005460F2" w14:paraId="73746F34" w14:textId="77777777" w:rsidTr="003345A9">
        <w:trPr>
          <w:cantSplit/>
        </w:trPr>
        <w:tc>
          <w:tcPr>
            <w:tcW w:w="794" w:type="dxa"/>
          </w:tcPr>
          <w:p w14:paraId="03068B79" w14:textId="77777777" w:rsidR="003345A9" w:rsidRPr="005460F2" w:rsidRDefault="003345A9" w:rsidP="003345A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215988" w14:textId="77777777" w:rsidR="003345A9" w:rsidRPr="005460F2" w:rsidRDefault="003345A9" w:rsidP="003345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54DB0298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615897CD" w14:textId="77777777" w:rsidTr="003345A9">
        <w:trPr>
          <w:cantSplit/>
        </w:trPr>
        <w:tc>
          <w:tcPr>
            <w:tcW w:w="794" w:type="dxa"/>
          </w:tcPr>
          <w:p w14:paraId="70FF5FDA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0D17D9" w14:textId="384AB91F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43FBD555" w14:textId="77777777" w:rsidTr="003345A9">
        <w:trPr>
          <w:cantSplit/>
        </w:trPr>
        <w:tc>
          <w:tcPr>
            <w:tcW w:w="794" w:type="dxa"/>
          </w:tcPr>
          <w:p w14:paraId="1EC4879D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74935A57" w14:textId="77777777" w:rsidR="00DA6CEC" w:rsidRDefault="00DA6CEC" w:rsidP="00FD6C3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FD6C3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-اغلب توده های پستانی توسط چه کسی در غربالگری سرطان پستان شناسایی می شوند؟</w:t>
            </w:r>
          </w:p>
          <w:p w14:paraId="53FDA04F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046ECFA" w14:textId="77777777" w:rsidTr="003345A9">
        <w:trPr>
          <w:cantSplit/>
        </w:trPr>
        <w:tc>
          <w:tcPr>
            <w:tcW w:w="794" w:type="dxa"/>
          </w:tcPr>
          <w:p w14:paraId="2F34078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11A43A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D62B47" w14:textId="77777777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توسط خود بیمار</w:t>
            </w:r>
            <w:r w:rsidR="005505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7490CE46" w14:textId="77777777" w:rsidTr="003345A9">
        <w:trPr>
          <w:cantSplit/>
        </w:trPr>
        <w:tc>
          <w:tcPr>
            <w:tcW w:w="794" w:type="dxa"/>
          </w:tcPr>
          <w:p w14:paraId="1BFE16C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BC8F9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5DE19CE" w14:textId="77777777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توسط پزشک مرکز</w:t>
            </w:r>
            <w:r w:rsidR="005505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6303428A" w14:textId="77777777" w:rsidTr="003345A9">
        <w:trPr>
          <w:cantSplit/>
        </w:trPr>
        <w:tc>
          <w:tcPr>
            <w:tcW w:w="794" w:type="dxa"/>
          </w:tcPr>
          <w:p w14:paraId="7246367B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A511FC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AFA96A" w14:textId="77777777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توسط مامای تیم سلامت</w:t>
            </w:r>
            <w:r w:rsidR="005505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66DAA83A" w14:textId="77777777" w:rsidTr="00E638C5">
        <w:trPr>
          <w:cantSplit/>
        </w:trPr>
        <w:tc>
          <w:tcPr>
            <w:tcW w:w="794" w:type="dxa"/>
          </w:tcPr>
          <w:p w14:paraId="0F1C8BD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2E6E0F" w14:textId="77777777" w:rsidR="00DA6CEC" w:rsidRPr="00C22DA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4107F1" w14:textId="3599A93D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توسط خود بیمار و یا پز</w:t>
            </w:r>
            <w:r w:rsidR="00EC71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 و ماما در حین معاینه</w:t>
            </w:r>
          </w:p>
        </w:tc>
      </w:tr>
      <w:tr w:rsidR="00FD6C37" w:rsidRPr="005460F2" w14:paraId="38461E1A" w14:textId="77777777" w:rsidTr="003345A9">
        <w:trPr>
          <w:cantSplit/>
        </w:trPr>
        <w:tc>
          <w:tcPr>
            <w:tcW w:w="794" w:type="dxa"/>
          </w:tcPr>
          <w:p w14:paraId="6D74A6B0" w14:textId="77777777" w:rsidR="00FD6C37" w:rsidRPr="005460F2" w:rsidRDefault="00FD6C37" w:rsidP="00FD6C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F2BA42D" w14:textId="77777777" w:rsidR="00FD6C37" w:rsidRPr="005460F2" w:rsidRDefault="00FD6C37" w:rsidP="00FD6C3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74FD976B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0D4A6863" w14:textId="77777777" w:rsidTr="003345A9">
        <w:trPr>
          <w:cantSplit/>
        </w:trPr>
        <w:tc>
          <w:tcPr>
            <w:tcW w:w="794" w:type="dxa"/>
          </w:tcPr>
          <w:p w14:paraId="3FA6EB1E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96B27F" w14:textId="4D1A97DC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78C7DAE" w14:textId="77777777" w:rsidTr="003345A9">
        <w:trPr>
          <w:cantSplit/>
        </w:trPr>
        <w:tc>
          <w:tcPr>
            <w:tcW w:w="794" w:type="dxa"/>
          </w:tcPr>
          <w:p w14:paraId="7A9364EB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0393979A" w14:textId="77777777" w:rsidR="00DA6CEC" w:rsidRDefault="00DA6CEC" w:rsidP="00FD6C3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43189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FD6C3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تشخیص زودرس در سرطان ها به چه معناست؟</w:t>
            </w:r>
          </w:p>
          <w:p w14:paraId="502BB35B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5CB7B3D8" w14:textId="77777777" w:rsidTr="003345A9">
        <w:trPr>
          <w:cantSplit/>
        </w:trPr>
        <w:tc>
          <w:tcPr>
            <w:tcW w:w="794" w:type="dxa"/>
          </w:tcPr>
          <w:p w14:paraId="23BE4AF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64E958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CB7E44" w14:textId="77777777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مداخله بعد از تشخیص اولیه</w:t>
            </w:r>
          </w:p>
        </w:tc>
      </w:tr>
      <w:tr w:rsidR="00DA6CEC" w:rsidRPr="005460F2" w14:paraId="3B8B46DB" w14:textId="77777777" w:rsidTr="003345A9">
        <w:trPr>
          <w:cantSplit/>
        </w:trPr>
        <w:tc>
          <w:tcPr>
            <w:tcW w:w="794" w:type="dxa"/>
          </w:tcPr>
          <w:p w14:paraId="0E7B47B4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7A7CE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15E8A8" w14:textId="77777777" w:rsidR="00DA6CEC" w:rsidRPr="005460F2" w:rsidRDefault="00FD6C3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مداخله بعد از درمان های اولیه</w:t>
            </w:r>
          </w:p>
        </w:tc>
      </w:tr>
      <w:tr w:rsidR="00DA6CEC" w:rsidRPr="005460F2" w14:paraId="37F16746" w14:textId="77777777" w:rsidTr="00E638C5">
        <w:trPr>
          <w:cantSplit/>
        </w:trPr>
        <w:tc>
          <w:tcPr>
            <w:tcW w:w="794" w:type="dxa"/>
          </w:tcPr>
          <w:p w14:paraId="692A008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B62DAA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A6B7842" w14:textId="77777777" w:rsidR="00DA6CEC" w:rsidRPr="005460F2" w:rsidRDefault="00FD6C37" w:rsidP="00FD6C3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 سرطان در افرادی که علائم مشکوک دارند.</w:t>
            </w:r>
          </w:p>
        </w:tc>
      </w:tr>
      <w:tr w:rsidR="00DA6CEC" w:rsidRPr="005460F2" w14:paraId="28E67A4E" w14:textId="77777777" w:rsidTr="003345A9">
        <w:trPr>
          <w:cantSplit/>
        </w:trPr>
        <w:tc>
          <w:tcPr>
            <w:tcW w:w="794" w:type="dxa"/>
          </w:tcPr>
          <w:p w14:paraId="4313C677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19B7E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A72FEE" w14:textId="77777777" w:rsidR="00DA6CEC" w:rsidRPr="005460F2" w:rsidRDefault="00BB1C4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 سرطان در ارزیابی های گروه های سنی</w:t>
            </w:r>
          </w:p>
        </w:tc>
      </w:tr>
      <w:tr w:rsidR="00FD6C37" w:rsidRPr="005460F2" w14:paraId="1EB555C9" w14:textId="77777777" w:rsidTr="003345A9">
        <w:trPr>
          <w:cantSplit/>
        </w:trPr>
        <w:tc>
          <w:tcPr>
            <w:tcW w:w="794" w:type="dxa"/>
          </w:tcPr>
          <w:p w14:paraId="2CEEC8B2" w14:textId="77777777" w:rsidR="00FD6C37" w:rsidRPr="005460F2" w:rsidRDefault="00FD6C37" w:rsidP="00FD6C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962925" w14:textId="77777777" w:rsidR="00FD6C37" w:rsidRPr="005460F2" w:rsidRDefault="00FD6C37" w:rsidP="00FD6C3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2DA8BA04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0B5036BA" w14:textId="77777777" w:rsidTr="003345A9">
        <w:trPr>
          <w:cantSplit/>
        </w:trPr>
        <w:tc>
          <w:tcPr>
            <w:tcW w:w="794" w:type="dxa"/>
          </w:tcPr>
          <w:p w14:paraId="3CF4F58F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7D3B14" w14:textId="36E5AABB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40FEDC22" w14:textId="77777777" w:rsidTr="003345A9">
        <w:trPr>
          <w:cantSplit/>
        </w:trPr>
        <w:tc>
          <w:tcPr>
            <w:tcW w:w="794" w:type="dxa"/>
          </w:tcPr>
          <w:p w14:paraId="1F50237D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606E2270" w14:textId="4587529F" w:rsidR="006061F7" w:rsidRDefault="00DA6CEC" w:rsidP="006061F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2417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6061F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اقدام تشخیصی در سطح 2 غربالگری سرطان پستان نام دارد؟</w:t>
            </w:r>
          </w:p>
          <w:p w14:paraId="7C2C0D15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0DDDF497" w14:textId="77777777" w:rsidTr="003345A9">
        <w:trPr>
          <w:cantSplit/>
        </w:trPr>
        <w:tc>
          <w:tcPr>
            <w:tcW w:w="794" w:type="dxa"/>
          </w:tcPr>
          <w:p w14:paraId="0C4FE7C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7BBEEB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658205A" w14:textId="77777777" w:rsidR="00DA6CEC" w:rsidRPr="005460F2" w:rsidRDefault="006061F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کولونوسکوپی</w:t>
            </w:r>
          </w:p>
        </w:tc>
      </w:tr>
      <w:tr w:rsidR="00DA6CEC" w:rsidRPr="005460F2" w14:paraId="0205D3F5" w14:textId="77777777" w:rsidTr="003345A9">
        <w:trPr>
          <w:cantSplit/>
        </w:trPr>
        <w:tc>
          <w:tcPr>
            <w:tcW w:w="794" w:type="dxa"/>
          </w:tcPr>
          <w:p w14:paraId="16FCFAC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2E824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48EF01" w14:textId="77777777" w:rsidR="00DA6CEC" w:rsidRPr="005460F2" w:rsidRDefault="006061F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کولپوسکوپی</w:t>
            </w:r>
          </w:p>
        </w:tc>
      </w:tr>
      <w:tr w:rsidR="00DA6CEC" w:rsidRPr="005460F2" w14:paraId="39CEB863" w14:textId="77777777" w:rsidTr="003345A9">
        <w:trPr>
          <w:cantSplit/>
        </w:trPr>
        <w:tc>
          <w:tcPr>
            <w:tcW w:w="794" w:type="dxa"/>
          </w:tcPr>
          <w:p w14:paraId="34A1194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535FE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933114" w14:textId="77777777" w:rsidR="00DA6CEC" w:rsidRPr="005460F2" w:rsidRDefault="006061F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ماموپلاستی</w:t>
            </w:r>
            <w:r w:rsidR="0062417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DA6CEC" w:rsidRPr="005460F2" w14:paraId="210C0DC7" w14:textId="77777777" w:rsidTr="00E638C5">
        <w:trPr>
          <w:cantSplit/>
        </w:trPr>
        <w:tc>
          <w:tcPr>
            <w:tcW w:w="794" w:type="dxa"/>
          </w:tcPr>
          <w:p w14:paraId="4A848BED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F8D465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F9039A" w14:textId="77777777" w:rsidR="00A67B4D" w:rsidRPr="005460F2" w:rsidRDefault="006061F7" w:rsidP="00A67B4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ماموگرافی</w:t>
            </w:r>
          </w:p>
        </w:tc>
      </w:tr>
      <w:tr w:rsidR="00FD6C37" w:rsidRPr="005460F2" w14:paraId="4896F3DC" w14:textId="77777777" w:rsidTr="003345A9">
        <w:trPr>
          <w:cantSplit/>
        </w:trPr>
        <w:tc>
          <w:tcPr>
            <w:tcW w:w="794" w:type="dxa"/>
          </w:tcPr>
          <w:p w14:paraId="6679552C" w14:textId="77777777" w:rsidR="00FD6C37" w:rsidRPr="005460F2" w:rsidRDefault="00FD6C37" w:rsidP="00FD6C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7C55692" w14:textId="77777777" w:rsidR="00FD6C37" w:rsidRPr="005460F2" w:rsidRDefault="00FD6C37" w:rsidP="00FD6C3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62160A13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0A3FA7AC" w14:textId="77777777" w:rsidTr="003345A9">
        <w:trPr>
          <w:cantSplit/>
        </w:trPr>
        <w:tc>
          <w:tcPr>
            <w:tcW w:w="794" w:type="dxa"/>
          </w:tcPr>
          <w:p w14:paraId="028D5BDD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09E26A" w14:textId="4A2885A0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7FFEFDAE" w14:textId="77777777" w:rsidTr="003345A9">
        <w:trPr>
          <w:cantSplit/>
        </w:trPr>
        <w:tc>
          <w:tcPr>
            <w:tcW w:w="794" w:type="dxa"/>
          </w:tcPr>
          <w:p w14:paraId="47102D91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52B0F82F" w14:textId="77777777" w:rsidR="00DA6CEC" w:rsidRDefault="00DA6CEC" w:rsidP="00A67B4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E071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A67B4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 در زنان چه رتبه ای را از لحاظ بروز بخود اختصاص داده است؟</w:t>
            </w:r>
          </w:p>
          <w:p w14:paraId="6A2DF438" w14:textId="77777777" w:rsidR="00DA6CEC" w:rsidRPr="005460F2" w:rsidRDefault="00DA6CEC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14:paraId="60A9EA40" w14:textId="77777777" w:rsidTr="00E638C5">
        <w:trPr>
          <w:cantSplit/>
        </w:trPr>
        <w:tc>
          <w:tcPr>
            <w:tcW w:w="794" w:type="dxa"/>
          </w:tcPr>
          <w:p w14:paraId="7456E74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F3A4B9" w14:textId="77777777" w:rsidR="00DA6CEC" w:rsidRPr="00C22DA7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20338E1" w14:textId="77777777" w:rsidR="00DA6CEC" w:rsidRPr="005460F2" w:rsidRDefault="00A67B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رتبه اول</w:t>
            </w:r>
          </w:p>
        </w:tc>
      </w:tr>
      <w:tr w:rsidR="00DA6CEC" w:rsidRPr="005460F2" w14:paraId="0033DE98" w14:textId="77777777" w:rsidTr="003345A9">
        <w:trPr>
          <w:cantSplit/>
        </w:trPr>
        <w:tc>
          <w:tcPr>
            <w:tcW w:w="794" w:type="dxa"/>
          </w:tcPr>
          <w:p w14:paraId="718C834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94EF1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A53D78" w14:textId="77777777" w:rsidR="00DA6CEC" w:rsidRPr="005460F2" w:rsidRDefault="00A67B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رتبه سوم</w:t>
            </w:r>
          </w:p>
        </w:tc>
      </w:tr>
      <w:tr w:rsidR="00DA6CEC" w:rsidRPr="005460F2" w14:paraId="24A80BAB" w14:textId="77777777" w:rsidTr="003345A9">
        <w:trPr>
          <w:cantSplit/>
        </w:trPr>
        <w:tc>
          <w:tcPr>
            <w:tcW w:w="794" w:type="dxa"/>
          </w:tcPr>
          <w:p w14:paraId="60EF10F5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6A797F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C3D3FA" w14:textId="77777777" w:rsidR="00DA6CEC" w:rsidRPr="005460F2" w:rsidRDefault="00A67B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رتبه چهارم</w:t>
            </w:r>
          </w:p>
        </w:tc>
      </w:tr>
      <w:tr w:rsidR="00DA6CEC" w:rsidRPr="005460F2" w14:paraId="2D7B1E32" w14:textId="77777777" w:rsidTr="003345A9">
        <w:trPr>
          <w:cantSplit/>
        </w:trPr>
        <w:tc>
          <w:tcPr>
            <w:tcW w:w="794" w:type="dxa"/>
          </w:tcPr>
          <w:p w14:paraId="5DD45D89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153660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D3C00A" w14:textId="77777777" w:rsidR="00DA6CEC" w:rsidRPr="005460F2" w:rsidRDefault="00A67B4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رتبه پنجم</w:t>
            </w:r>
          </w:p>
        </w:tc>
      </w:tr>
      <w:tr w:rsidR="00FD6C37" w:rsidRPr="005460F2" w14:paraId="5FFDFFBC" w14:textId="77777777" w:rsidTr="003345A9">
        <w:trPr>
          <w:cantSplit/>
        </w:trPr>
        <w:tc>
          <w:tcPr>
            <w:tcW w:w="794" w:type="dxa"/>
          </w:tcPr>
          <w:p w14:paraId="6742207B" w14:textId="77777777" w:rsidR="00FD6C37" w:rsidRPr="005460F2" w:rsidRDefault="00FD6C37" w:rsidP="00FD6C37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E4F0FD" w14:textId="77777777" w:rsidR="00FD6C37" w:rsidRPr="005460F2" w:rsidRDefault="00FD6C37" w:rsidP="00FD6C3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2E48C9CE" w14:textId="60DD869B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2B8D79B1" w14:textId="77777777" w:rsidTr="003345A9">
        <w:trPr>
          <w:cantSplit/>
        </w:trPr>
        <w:tc>
          <w:tcPr>
            <w:tcW w:w="794" w:type="dxa"/>
          </w:tcPr>
          <w:p w14:paraId="3972BD00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C988B0" w14:textId="6BA03369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53BE390E" w14:textId="77777777" w:rsidTr="00060BE0">
        <w:trPr>
          <w:cantSplit/>
          <w:trHeight w:val="567"/>
        </w:trPr>
        <w:tc>
          <w:tcPr>
            <w:tcW w:w="794" w:type="dxa"/>
          </w:tcPr>
          <w:p w14:paraId="6D824627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2050B862" w14:textId="014FF695" w:rsidR="00060BE0" w:rsidRPr="005460F2" w:rsidRDefault="00EC7174" w:rsidP="00060BE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ماموگرافی اقدام سطح 2 کدام سرطان است؟</w:t>
            </w:r>
          </w:p>
        </w:tc>
      </w:tr>
      <w:tr w:rsidR="00DA6CEC" w:rsidRPr="005460F2" w14:paraId="21F0DF11" w14:textId="77777777" w:rsidTr="003345A9">
        <w:trPr>
          <w:cantSplit/>
        </w:trPr>
        <w:tc>
          <w:tcPr>
            <w:tcW w:w="794" w:type="dxa"/>
          </w:tcPr>
          <w:p w14:paraId="439FA36E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E4D8887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7B8D84" w14:textId="12D9006B" w:rsidR="00DA6CEC" w:rsidRPr="005460F2" w:rsidRDefault="00EC7174" w:rsidP="00060B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 و سرویکس</w:t>
            </w:r>
          </w:p>
        </w:tc>
      </w:tr>
      <w:tr w:rsidR="00DA6CEC" w:rsidRPr="005460F2" w14:paraId="7EAE8F75" w14:textId="77777777" w:rsidTr="003345A9">
        <w:trPr>
          <w:cantSplit/>
        </w:trPr>
        <w:tc>
          <w:tcPr>
            <w:tcW w:w="794" w:type="dxa"/>
          </w:tcPr>
          <w:p w14:paraId="30AA480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9AC90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1EF51F" w14:textId="1DF89315" w:rsidR="00DA6CEC" w:rsidRPr="005460F2" w:rsidRDefault="00EC7174" w:rsidP="00E01DA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کولورکتال </w:t>
            </w:r>
          </w:p>
        </w:tc>
      </w:tr>
      <w:tr w:rsidR="00DA6CEC" w:rsidRPr="005460F2" w14:paraId="7FA83A75" w14:textId="77777777" w:rsidTr="003345A9">
        <w:trPr>
          <w:cantSplit/>
        </w:trPr>
        <w:tc>
          <w:tcPr>
            <w:tcW w:w="794" w:type="dxa"/>
          </w:tcPr>
          <w:p w14:paraId="09C27C9C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331EF4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37258C" w14:textId="76484C4C" w:rsidR="00DA6CEC" w:rsidRPr="005460F2" w:rsidRDefault="00EC71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مری</w:t>
            </w:r>
          </w:p>
        </w:tc>
      </w:tr>
      <w:tr w:rsidR="00DA6CEC" w:rsidRPr="005460F2" w14:paraId="0264E95C" w14:textId="77777777" w:rsidTr="00E638C5">
        <w:trPr>
          <w:cantSplit/>
        </w:trPr>
        <w:tc>
          <w:tcPr>
            <w:tcW w:w="794" w:type="dxa"/>
          </w:tcPr>
          <w:p w14:paraId="73D78918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EB361D2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BC71C2" w14:textId="36855E9F" w:rsidR="00DA6CEC" w:rsidRPr="005460F2" w:rsidRDefault="00EC71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</w:t>
            </w:r>
          </w:p>
        </w:tc>
      </w:tr>
      <w:tr w:rsidR="00060BE0" w:rsidRPr="005460F2" w14:paraId="5031BE12" w14:textId="77777777" w:rsidTr="003345A9">
        <w:trPr>
          <w:cantSplit/>
        </w:trPr>
        <w:tc>
          <w:tcPr>
            <w:tcW w:w="794" w:type="dxa"/>
          </w:tcPr>
          <w:p w14:paraId="745925A4" w14:textId="77777777" w:rsidR="00060BE0" w:rsidRPr="005460F2" w:rsidRDefault="00060BE0" w:rsidP="00060B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B05FFC4" w14:textId="77777777" w:rsidR="00060BE0" w:rsidRPr="005460F2" w:rsidRDefault="00060BE0" w:rsidP="00060B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1F559767" w14:textId="44EE9E4D" w:rsidR="00DA6CEC" w:rsidRPr="00EC7174" w:rsidRDefault="00EC7174" w:rsidP="00847B11">
      <w:pPr>
        <w:pStyle w:val="a3"/>
        <w:rPr>
          <w:rStyle w:val="StyleComplexNazanin"/>
          <w:rFonts w:asciiTheme="majorBidi" w:hAnsiTheme="majorBidi" w:cs="B Nazanin"/>
          <w:color w:val="EE0000"/>
          <w:lang w:bidi="fa-IR"/>
        </w:rPr>
      </w:pPr>
      <w:r w:rsidRPr="00EC7174">
        <w:rPr>
          <w:rStyle w:val="StyleComplexNazanin"/>
          <w:rFonts w:asciiTheme="majorBidi" w:hAnsiTheme="majorBidi" w:cs="B Nazanin" w:hint="cs"/>
          <w:color w:val="EE0000"/>
          <w:rtl/>
          <w:lang w:bidi="fa-IR"/>
        </w:rPr>
        <w:t xml:space="preserve"> </w:t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054F5" w:rsidRPr="005460F2" w14:paraId="5C20DD14" w14:textId="77777777" w:rsidTr="003345A9">
        <w:trPr>
          <w:cantSplit/>
        </w:trPr>
        <w:tc>
          <w:tcPr>
            <w:tcW w:w="794" w:type="dxa"/>
          </w:tcPr>
          <w:p w14:paraId="319DFC3F" w14:textId="77777777" w:rsidR="008054F5" w:rsidRPr="005460F2" w:rsidRDefault="008054F5" w:rsidP="008054F5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E2CEB6" w14:textId="5B98E752" w:rsidR="008054F5" w:rsidRPr="005460F2" w:rsidRDefault="008054F5" w:rsidP="008054F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A6CEC" w:rsidRPr="005460F2" w14:paraId="32BE4015" w14:textId="77777777" w:rsidTr="003345A9">
        <w:trPr>
          <w:cantSplit/>
        </w:trPr>
        <w:tc>
          <w:tcPr>
            <w:tcW w:w="794" w:type="dxa"/>
          </w:tcPr>
          <w:p w14:paraId="73CE349C" w14:textId="77777777"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50F06E24" w14:textId="10F3F8AA" w:rsidR="00DA6CEC" w:rsidRPr="005460F2" w:rsidRDefault="00EC7174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گروه سنی غربالگری سرطان پستان کدام است؟</w:t>
            </w:r>
          </w:p>
        </w:tc>
      </w:tr>
      <w:tr w:rsidR="00DA6CEC" w:rsidRPr="005460F2" w14:paraId="0B65698A" w14:textId="77777777" w:rsidTr="003345A9">
        <w:trPr>
          <w:cantSplit/>
        </w:trPr>
        <w:tc>
          <w:tcPr>
            <w:tcW w:w="794" w:type="dxa"/>
          </w:tcPr>
          <w:p w14:paraId="47AD39C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8E3A18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578A66" w14:textId="619C7EEB" w:rsidR="00DA6CEC" w:rsidRPr="005460F2" w:rsidRDefault="00EC71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بالای 30 سال</w:t>
            </w:r>
          </w:p>
        </w:tc>
      </w:tr>
      <w:tr w:rsidR="00DA6CEC" w:rsidRPr="005460F2" w14:paraId="5D151418" w14:textId="77777777" w:rsidTr="003345A9">
        <w:trPr>
          <w:cantSplit/>
        </w:trPr>
        <w:tc>
          <w:tcPr>
            <w:tcW w:w="794" w:type="dxa"/>
          </w:tcPr>
          <w:p w14:paraId="4C8E779F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FFA36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E7EAF39" w14:textId="5200F8D9" w:rsidR="00DA6CEC" w:rsidRPr="005460F2" w:rsidRDefault="00EC7174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میانسال</w:t>
            </w:r>
          </w:p>
        </w:tc>
      </w:tr>
      <w:tr w:rsidR="00DA6CEC" w:rsidRPr="005460F2" w14:paraId="42EC43A8" w14:textId="77777777" w:rsidTr="00E638C5">
        <w:trPr>
          <w:cantSplit/>
        </w:trPr>
        <w:tc>
          <w:tcPr>
            <w:tcW w:w="794" w:type="dxa"/>
          </w:tcPr>
          <w:p w14:paraId="0CB0B643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24CDE23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9F2CE98" w14:textId="106B6324" w:rsidR="00DA6CEC" w:rsidRPr="005460F2" w:rsidRDefault="006D0FC5" w:rsidP="00060B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30-69 ساله</w:t>
            </w:r>
          </w:p>
        </w:tc>
      </w:tr>
      <w:tr w:rsidR="00DA6CEC" w:rsidRPr="005460F2" w14:paraId="75AA4BAE" w14:textId="77777777" w:rsidTr="006D0FC5">
        <w:trPr>
          <w:cantSplit/>
        </w:trPr>
        <w:tc>
          <w:tcPr>
            <w:tcW w:w="794" w:type="dxa"/>
          </w:tcPr>
          <w:p w14:paraId="7CEC64D6" w14:textId="77777777"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3E559A9" w14:textId="77777777"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0AD5BDE" w14:textId="02C70E36" w:rsidR="00DA6CEC" w:rsidRPr="005460F2" w:rsidRDefault="006D0FC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سالمند</w:t>
            </w:r>
          </w:p>
        </w:tc>
      </w:tr>
      <w:tr w:rsidR="00060BE0" w:rsidRPr="005460F2" w14:paraId="2135E8A1" w14:textId="77777777" w:rsidTr="003345A9">
        <w:trPr>
          <w:cantSplit/>
        </w:trPr>
        <w:tc>
          <w:tcPr>
            <w:tcW w:w="794" w:type="dxa"/>
          </w:tcPr>
          <w:p w14:paraId="212651F7" w14:textId="77777777" w:rsidR="00060BE0" w:rsidRPr="005460F2" w:rsidRDefault="00060BE0" w:rsidP="00060BE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233F08" w14:textId="77777777" w:rsidR="00060BE0" w:rsidRPr="005460F2" w:rsidRDefault="00060BE0" w:rsidP="00060B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2C2A3059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3A82F694" w14:textId="77777777" w:rsidTr="003345A9">
        <w:trPr>
          <w:cantSplit/>
        </w:trPr>
        <w:tc>
          <w:tcPr>
            <w:tcW w:w="794" w:type="dxa"/>
          </w:tcPr>
          <w:p w14:paraId="698D8139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A35F11" w14:textId="69D6788A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432D6CC0" w14:textId="77777777" w:rsidTr="003345A9">
        <w:trPr>
          <w:cantSplit/>
        </w:trPr>
        <w:tc>
          <w:tcPr>
            <w:tcW w:w="794" w:type="dxa"/>
          </w:tcPr>
          <w:p w14:paraId="4D3A58B7" w14:textId="7DA8E48F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54079D61" w14:textId="3D71AD42" w:rsidR="00EC7174" w:rsidRPr="005460F2" w:rsidRDefault="00494772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سوال- </w:t>
            </w:r>
            <w:r w:rsidR="006D0FC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1 تا 2 سال بعد از ارزیابی اولیه زمان مراجعه بعدی در غربالگری </w:t>
            </w:r>
            <w:r w:rsidR="00FF785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</w:t>
            </w:r>
            <w:r w:rsidR="006D0FC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طان پستان برای کدام مورد زیر است؟</w:t>
            </w:r>
          </w:p>
        </w:tc>
      </w:tr>
      <w:tr w:rsidR="00EC7174" w:rsidRPr="005460F2" w14:paraId="670D2958" w14:textId="77777777" w:rsidTr="003345A9">
        <w:trPr>
          <w:cantSplit/>
        </w:trPr>
        <w:tc>
          <w:tcPr>
            <w:tcW w:w="794" w:type="dxa"/>
          </w:tcPr>
          <w:p w14:paraId="40B1EBC6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AEE599" w14:textId="2744AAE3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AAC9D1" w14:textId="6DC7B095" w:rsidR="00EC7174" w:rsidRPr="005460F2" w:rsidRDefault="006D0FC5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 سابقه خانوادگی</w:t>
            </w:r>
          </w:p>
        </w:tc>
      </w:tr>
      <w:tr w:rsidR="00EC7174" w:rsidRPr="005460F2" w14:paraId="5B0A70EC" w14:textId="77777777" w:rsidTr="003345A9">
        <w:trPr>
          <w:cantSplit/>
        </w:trPr>
        <w:tc>
          <w:tcPr>
            <w:tcW w:w="794" w:type="dxa"/>
          </w:tcPr>
          <w:p w14:paraId="7EF80DA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319798" w14:textId="105C83E9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914B81" w14:textId="09321D3B" w:rsidR="00EC7174" w:rsidRPr="005460F2" w:rsidRDefault="006D0FC5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 سابقه قبلی خود فرد</w:t>
            </w:r>
          </w:p>
        </w:tc>
      </w:tr>
      <w:tr w:rsidR="00EC7174" w:rsidRPr="005460F2" w14:paraId="337F7785" w14:textId="77777777" w:rsidTr="003345A9">
        <w:trPr>
          <w:cantSplit/>
        </w:trPr>
        <w:tc>
          <w:tcPr>
            <w:tcW w:w="794" w:type="dxa"/>
          </w:tcPr>
          <w:p w14:paraId="3A9AFE81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25C80" w14:textId="483D3306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4378D6" w14:textId="73783D3E" w:rsidR="00EC7174" w:rsidRPr="005460F2" w:rsidRDefault="006D0FC5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یائسه</w:t>
            </w:r>
          </w:p>
        </w:tc>
      </w:tr>
      <w:tr w:rsidR="00EC7174" w:rsidRPr="005460F2" w14:paraId="03583BF0" w14:textId="77777777" w:rsidTr="00E638C5">
        <w:trPr>
          <w:cantSplit/>
        </w:trPr>
        <w:tc>
          <w:tcPr>
            <w:tcW w:w="794" w:type="dxa"/>
          </w:tcPr>
          <w:p w14:paraId="3C18F19F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FA4578" w14:textId="6EDB3B8D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47C4DD" w14:textId="631FCD62" w:rsidR="00EC7174" w:rsidRPr="005460F2" w:rsidRDefault="00413EAB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طبیعی بودن معاینات زمان معاینه اول</w:t>
            </w:r>
          </w:p>
        </w:tc>
      </w:tr>
      <w:tr w:rsidR="00EC7174" w:rsidRPr="005460F2" w14:paraId="5FA53302" w14:textId="77777777" w:rsidTr="003345A9">
        <w:trPr>
          <w:cantSplit/>
        </w:trPr>
        <w:tc>
          <w:tcPr>
            <w:tcW w:w="794" w:type="dxa"/>
          </w:tcPr>
          <w:p w14:paraId="6B001E02" w14:textId="6B889046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E8C18ED" w14:textId="7113B79A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5FA2B7C1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67018302" w14:textId="77777777" w:rsidTr="003345A9">
        <w:trPr>
          <w:cantSplit/>
        </w:trPr>
        <w:tc>
          <w:tcPr>
            <w:tcW w:w="794" w:type="dxa"/>
          </w:tcPr>
          <w:p w14:paraId="007053C3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4A21D9" w14:textId="30322A15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43944612" w14:textId="77777777" w:rsidTr="003345A9">
        <w:trPr>
          <w:cantSplit/>
        </w:trPr>
        <w:tc>
          <w:tcPr>
            <w:tcW w:w="794" w:type="dxa"/>
          </w:tcPr>
          <w:p w14:paraId="400BCECD" w14:textId="4BF3410A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21729394" w14:textId="0988537D" w:rsidR="00EC7174" w:rsidRPr="005460F2" w:rsidRDefault="00F3276C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کولورکتال کدام  مورد زیراست؟</w:t>
            </w:r>
          </w:p>
        </w:tc>
      </w:tr>
      <w:tr w:rsidR="00EC7174" w:rsidRPr="005460F2" w14:paraId="2BFBD5B1" w14:textId="77777777" w:rsidTr="003345A9">
        <w:trPr>
          <w:cantSplit/>
        </w:trPr>
        <w:tc>
          <w:tcPr>
            <w:tcW w:w="794" w:type="dxa"/>
          </w:tcPr>
          <w:p w14:paraId="2A50E7F3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F0CB9" w14:textId="04531F9C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F7FEEF" w14:textId="601093D6" w:rsidR="00EC7174" w:rsidRPr="005460F2" w:rsidRDefault="00F3276C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کوچک</w:t>
            </w:r>
          </w:p>
        </w:tc>
      </w:tr>
      <w:tr w:rsidR="00EC7174" w:rsidRPr="005460F2" w14:paraId="6EEC3284" w14:textId="77777777" w:rsidTr="00E638C5">
        <w:trPr>
          <w:cantSplit/>
        </w:trPr>
        <w:tc>
          <w:tcPr>
            <w:tcW w:w="794" w:type="dxa"/>
          </w:tcPr>
          <w:p w14:paraId="7741A9FC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231BB7" w14:textId="03F04C23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EAF600" w14:textId="41FE6C61" w:rsidR="00EC7174" w:rsidRPr="005460F2" w:rsidRDefault="00F3276C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بزرگ</w:t>
            </w:r>
          </w:p>
        </w:tc>
      </w:tr>
      <w:tr w:rsidR="00EC7174" w:rsidRPr="005460F2" w14:paraId="5FB2F4C9" w14:textId="77777777" w:rsidTr="003345A9">
        <w:trPr>
          <w:cantSplit/>
        </w:trPr>
        <w:tc>
          <w:tcPr>
            <w:tcW w:w="794" w:type="dxa"/>
          </w:tcPr>
          <w:p w14:paraId="765AEDF5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67C186" w14:textId="34A5917D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C77EC59" w14:textId="61E732F9" w:rsidR="00EC7174" w:rsidRPr="005460F2" w:rsidRDefault="00F3276C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معده</w:t>
            </w:r>
          </w:p>
        </w:tc>
      </w:tr>
      <w:tr w:rsidR="00EC7174" w:rsidRPr="005460F2" w14:paraId="742D920D" w14:textId="77777777" w:rsidTr="003345A9">
        <w:trPr>
          <w:cantSplit/>
        </w:trPr>
        <w:tc>
          <w:tcPr>
            <w:tcW w:w="794" w:type="dxa"/>
          </w:tcPr>
          <w:p w14:paraId="6F65B6C8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2208D9" w14:textId="4ECB39C8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BA3FC7" w14:textId="588560C2" w:rsidR="00EC7174" w:rsidRPr="005460F2" w:rsidRDefault="00F3276C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رکتوم</w:t>
            </w:r>
          </w:p>
        </w:tc>
      </w:tr>
      <w:tr w:rsidR="00EC7174" w:rsidRPr="005460F2" w14:paraId="448CAF0B" w14:textId="77777777" w:rsidTr="003345A9">
        <w:trPr>
          <w:cantSplit/>
        </w:trPr>
        <w:tc>
          <w:tcPr>
            <w:tcW w:w="794" w:type="dxa"/>
          </w:tcPr>
          <w:p w14:paraId="1348F7FC" w14:textId="65749189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5E2A61" w14:textId="4400137B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642410BC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6A2F109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01843B15" w14:textId="77777777" w:rsidTr="003345A9">
        <w:trPr>
          <w:cantSplit/>
        </w:trPr>
        <w:tc>
          <w:tcPr>
            <w:tcW w:w="794" w:type="dxa"/>
          </w:tcPr>
          <w:p w14:paraId="4405BFF5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A2041B" w14:textId="0303FF86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2693D6E3" w14:textId="77777777" w:rsidTr="003345A9">
        <w:trPr>
          <w:cantSplit/>
        </w:trPr>
        <w:tc>
          <w:tcPr>
            <w:tcW w:w="794" w:type="dxa"/>
          </w:tcPr>
          <w:p w14:paraId="48DB3BBE" w14:textId="77D15131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2DFEE494" w14:textId="1F5DBDB6" w:rsidR="00EC7174" w:rsidRPr="005460F2" w:rsidRDefault="00F3276C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سوال- </w:t>
            </w:r>
            <w:r w:rsidR="0061096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ارزیابی اولیه سرطان کولورکتال توسط چه کسی انجام میگیرد؟</w:t>
            </w:r>
          </w:p>
        </w:tc>
      </w:tr>
      <w:tr w:rsidR="00EC7174" w:rsidRPr="005460F2" w14:paraId="43B0F4FF" w14:textId="77777777" w:rsidTr="003345A9">
        <w:trPr>
          <w:cantSplit/>
        </w:trPr>
        <w:tc>
          <w:tcPr>
            <w:tcW w:w="794" w:type="dxa"/>
          </w:tcPr>
          <w:p w14:paraId="10A78322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5E5977" w14:textId="6639ED65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9AE0DB" w14:textId="6042F7CD" w:rsidR="00EC7174" w:rsidRPr="005460F2" w:rsidRDefault="00C3782B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مرکز</w:t>
            </w:r>
          </w:p>
        </w:tc>
      </w:tr>
      <w:tr w:rsidR="00EC7174" w:rsidRPr="005460F2" w14:paraId="115EDB63" w14:textId="77777777" w:rsidTr="00E638C5">
        <w:trPr>
          <w:cantSplit/>
        </w:trPr>
        <w:tc>
          <w:tcPr>
            <w:tcW w:w="794" w:type="dxa"/>
          </w:tcPr>
          <w:p w14:paraId="76B3A064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1D20A6" w14:textId="575518C0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C7A781D" w14:textId="66D54FAE" w:rsidR="00EC7174" w:rsidRPr="005460F2" w:rsidRDefault="00C3782B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بهورز/ مراقب</w:t>
            </w:r>
          </w:p>
        </w:tc>
      </w:tr>
      <w:tr w:rsidR="00EC7174" w:rsidRPr="005460F2" w14:paraId="4EC31FD6" w14:textId="77777777" w:rsidTr="003345A9">
        <w:trPr>
          <w:cantSplit/>
        </w:trPr>
        <w:tc>
          <w:tcPr>
            <w:tcW w:w="794" w:type="dxa"/>
          </w:tcPr>
          <w:p w14:paraId="7F131930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BA376F" w14:textId="76A36E84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4ED4D80" w14:textId="591DB314" w:rsidR="00EC7174" w:rsidRPr="005460F2" w:rsidRDefault="00C3782B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 ناظر</w:t>
            </w:r>
          </w:p>
        </w:tc>
      </w:tr>
      <w:tr w:rsidR="00EC7174" w:rsidRPr="005460F2" w14:paraId="71C16F4F" w14:textId="77777777" w:rsidTr="003345A9">
        <w:trPr>
          <w:cantSplit/>
        </w:trPr>
        <w:tc>
          <w:tcPr>
            <w:tcW w:w="794" w:type="dxa"/>
          </w:tcPr>
          <w:p w14:paraId="2EA923CB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CEEE6D" w14:textId="76D3A5F3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9D909C" w14:textId="45F2AF07" w:rsidR="00EC7174" w:rsidRPr="005460F2" w:rsidRDefault="00C3782B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پزشگ سطح 2</w:t>
            </w:r>
          </w:p>
        </w:tc>
      </w:tr>
      <w:tr w:rsidR="00EC7174" w:rsidRPr="005460F2" w14:paraId="676106D9" w14:textId="77777777" w:rsidTr="003345A9">
        <w:trPr>
          <w:cantSplit/>
        </w:trPr>
        <w:tc>
          <w:tcPr>
            <w:tcW w:w="794" w:type="dxa"/>
          </w:tcPr>
          <w:p w14:paraId="24D82436" w14:textId="30925FFA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F1F56D" w14:textId="7A78C7AB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1050B223" w14:textId="77777777"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08770059" w14:textId="77777777" w:rsidTr="003345A9">
        <w:trPr>
          <w:cantSplit/>
        </w:trPr>
        <w:tc>
          <w:tcPr>
            <w:tcW w:w="794" w:type="dxa"/>
          </w:tcPr>
          <w:p w14:paraId="02CEB37F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C8CD40" w14:textId="6D3F4D6D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7D16B750" w14:textId="77777777" w:rsidTr="003345A9">
        <w:trPr>
          <w:cantSplit/>
        </w:trPr>
        <w:tc>
          <w:tcPr>
            <w:tcW w:w="794" w:type="dxa"/>
          </w:tcPr>
          <w:p w14:paraId="5855169F" w14:textId="14D99EFA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7E50CEB3" w14:textId="57EF69BC" w:rsidR="00EC7174" w:rsidRPr="005460F2" w:rsidRDefault="001665AE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احتمال افزایش سرطان در افراد به چه عواملی بستگی دارد؟</w:t>
            </w:r>
          </w:p>
        </w:tc>
      </w:tr>
      <w:tr w:rsidR="00EC7174" w:rsidRPr="005460F2" w14:paraId="7A7EF833" w14:textId="77777777" w:rsidTr="00E638C5">
        <w:trPr>
          <w:cantSplit/>
        </w:trPr>
        <w:tc>
          <w:tcPr>
            <w:tcW w:w="794" w:type="dxa"/>
          </w:tcPr>
          <w:p w14:paraId="6B8375D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4D9E97" w14:textId="40075962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C9D1B6" w14:textId="04C4931B" w:rsidR="00EC7174" w:rsidRPr="005460F2" w:rsidRDefault="009922F1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تعداد فامیل مبتلا بیشتر و سن ابتلای آن ها پایین تر</w:t>
            </w:r>
          </w:p>
        </w:tc>
      </w:tr>
      <w:tr w:rsidR="00EC7174" w:rsidRPr="005460F2" w14:paraId="13A4B658" w14:textId="77777777" w:rsidTr="003345A9">
        <w:trPr>
          <w:cantSplit/>
        </w:trPr>
        <w:tc>
          <w:tcPr>
            <w:tcW w:w="794" w:type="dxa"/>
          </w:tcPr>
          <w:p w14:paraId="7404A87F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C10698" w14:textId="74FCD107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26FC2B" w14:textId="7502BAC8" w:rsidR="00EC7174" w:rsidRPr="005460F2" w:rsidRDefault="009922F1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افزایش سن و جنسیت</w:t>
            </w:r>
          </w:p>
        </w:tc>
      </w:tr>
      <w:tr w:rsidR="00EC7174" w:rsidRPr="005460F2" w14:paraId="44A4D6F0" w14:textId="77777777" w:rsidTr="003345A9">
        <w:trPr>
          <w:cantSplit/>
        </w:trPr>
        <w:tc>
          <w:tcPr>
            <w:tcW w:w="794" w:type="dxa"/>
          </w:tcPr>
          <w:p w14:paraId="30F414B4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CB02DA" w14:textId="21EBDDE0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D392748" w14:textId="29FFEF03" w:rsidR="00EC7174" w:rsidRPr="005460F2" w:rsidRDefault="009922F1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سن بالای فرد</w:t>
            </w:r>
          </w:p>
        </w:tc>
      </w:tr>
      <w:tr w:rsidR="00EC7174" w:rsidRPr="005460F2" w14:paraId="036F7A34" w14:textId="77777777" w:rsidTr="003345A9">
        <w:trPr>
          <w:cantSplit/>
        </w:trPr>
        <w:tc>
          <w:tcPr>
            <w:tcW w:w="794" w:type="dxa"/>
          </w:tcPr>
          <w:p w14:paraId="02D690AE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790E5E" w14:textId="70AB963D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291DF7" w14:textId="6E3F020F" w:rsidR="00EC7174" w:rsidRPr="005460F2" w:rsidRDefault="009922F1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سن پایین فرد</w:t>
            </w:r>
          </w:p>
        </w:tc>
      </w:tr>
      <w:tr w:rsidR="00EC7174" w:rsidRPr="005460F2" w14:paraId="31EC6194" w14:textId="77777777" w:rsidTr="003345A9">
        <w:trPr>
          <w:cantSplit/>
        </w:trPr>
        <w:tc>
          <w:tcPr>
            <w:tcW w:w="794" w:type="dxa"/>
          </w:tcPr>
          <w:p w14:paraId="66AFDED3" w14:textId="01AFA763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043EDD" w14:textId="4AB532F1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54683492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7FC59F3B" w14:textId="77777777" w:rsidTr="003345A9">
        <w:trPr>
          <w:cantSplit/>
        </w:trPr>
        <w:tc>
          <w:tcPr>
            <w:tcW w:w="794" w:type="dxa"/>
            <w:shd w:val="clear" w:color="auto" w:fill="auto"/>
          </w:tcPr>
          <w:p w14:paraId="3CB59BA8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E2154F9" w14:textId="405FA45D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43557F78" w14:textId="77777777" w:rsidTr="003345A9">
        <w:trPr>
          <w:cantSplit/>
        </w:trPr>
        <w:tc>
          <w:tcPr>
            <w:tcW w:w="794" w:type="dxa"/>
          </w:tcPr>
          <w:p w14:paraId="5B7AA546" w14:textId="00CB95A5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66F0EA32" w14:textId="649996DB" w:rsidR="00EC7174" w:rsidRPr="005460F2" w:rsidRDefault="009922F1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هدف اصلی غربالگری کدام است؟</w:t>
            </w:r>
          </w:p>
        </w:tc>
      </w:tr>
      <w:tr w:rsidR="009922F1" w:rsidRPr="005460F2" w14:paraId="3AFDD503" w14:textId="77777777" w:rsidTr="003345A9">
        <w:trPr>
          <w:cantSplit/>
        </w:trPr>
        <w:tc>
          <w:tcPr>
            <w:tcW w:w="794" w:type="dxa"/>
          </w:tcPr>
          <w:p w14:paraId="4207E95F" w14:textId="77777777" w:rsidR="009922F1" w:rsidRPr="005460F2" w:rsidRDefault="009922F1" w:rsidP="009922F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90C5FE" w14:textId="71CA6A52" w:rsidR="009922F1" w:rsidRPr="005460F2" w:rsidRDefault="009922F1" w:rsidP="009922F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086B02" w14:textId="733D3695" w:rsidR="009922F1" w:rsidRPr="005460F2" w:rsidRDefault="009922F1" w:rsidP="009922F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ثبت افراد مشکوک </w:t>
            </w:r>
          </w:p>
        </w:tc>
      </w:tr>
      <w:tr w:rsidR="009922F1" w:rsidRPr="005460F2" w14:paraId="3188533D" w14:textId="77777777" w:rsidTr="003345A9">
        <w:trPr>
          <w:cantSplit/>
        </w:trPr>
        <w:tc>
          <w:tcPr>
            <w:tcW w:w="794" w:type="dxa"/>
          </w:tcPr>
          <w:p w14:paraId="36E1B127" w14:textId="77777777" w:rsidR="009922F1" w:rsidRPr="005460F2" w:rsidRDefault="009922F1" w:rsidP="009922F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55FB0A" w14:textId="7D5DB0A4" w:rsidR="009922F1" w:rsidRPr="005460F2" w:rsidRDefault="009922F1" w:rsidP="009922F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C8C6840" w14:textId="0E63E8F8" w:rsidR="009922F1" w:rsidRPr="005460F2" w:rsidRDefault="009922F1" w:rsidP="009922F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شناسایی افراد مبتلا </w:t>
            </w:r>
          </w:p>
        </w:tc>
      </w:tr>
      <w:tr w:rsidR="009922F1" w:rsidRPr="005460F2" w14:paraId="3F28C741" w14:textId="77777777" w:rsidTr="00E638C5">
        <w:trPr>
          <w:cantSplit/>
        </w:trPr>
        <w:tc>
          <w:tcPr>
            <w:tcW w:w="794" w:type="dxa"/>
          </w:tcPr>
          <w:p w14:paraId="55EE2BE4" w14:textId="77777777" w:rsidR="009922F1" w:rsidRPr="005460F2" w:rsidRDefault="009922F1" w:rsidP="009922F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D16B6C6" w14:textId="0E4E704D" w:rsidR="009922F1" w:rsidRPr="005460F2" w:rsidRDefault="009922F1" w:rsidP="009922F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B6EA7D0" w14:textId="1F3BD6EC" w:rsidR="009922F1" w:rsidRPr="005460F2" w:rsidRDefault="001A3896" w:rsidP="009922F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شناسایی و ثبت افراد مشکوک  </w:t>
            </w:r>
          </w:p>
        </w:tc>
      </w:tr>
      <w:tr w:rsidR="009922F1" w:rsidRPr="005460F2" w14:paraId="5D865B68" w14:textId="77777777" w:rsidTr="001A3896">
        <w:trPr>
          <w:cantSplit/>
        </w:trPr>
        <w:tc>
          <w:tcPr>
            <w:tcW w:w="794" w:type="dxa"/>
          </w:tcPr>
          <w:p w14:paraId="1A70E9A6" w14:textId="77777777" w:rsidR="009922F1" w:rsidRPr="005460F2" w:rsidRDefault="009922F1" w:rsidP="009922F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8C04165" w14:textId="72370306" w:rsidR="009922F1" w:rsidRPr="005460F2" w:rsidRDefault="009922F1" w:rsidP="009922F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299B376" w14:textId="55B0DA00" w:rsidR="009922F1" w:rsidRPr="005460F2" w:rsidRDefault="001A3896" w:rsidP="009922F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افراد مبتلا</w:t>
            </w:r>
          </w:p>
        </w:tc>
      </w:tr>
      <w:tr w:rsidR="00EC7174" w:rsidRPr="005460F2" w14:paraId="3DA23CE7" w14:textId="77777777" w:rsidTr="003345A9">
        <w:trPr>
          <w:cantSplit/>
        </w:trPr>
        <w:tc>
          <w:tcPr>
            <w:tcW w:w="794" w:type="dxa"/>
          </w:tcPr>
          <w:p w14:paraId="066D7EB4" w14:textId="437C0134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1A2624F" w14:textId="074703D5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14073958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0DB7925C" w14:textId="77777777" w:rsidTr="00370661">
        <w:trPr>
          <w:cantSplit/>
        </w:trPr>
        <w:tc>
          <w:tcPr>
            <w:tcW w:w="794" w:type="dxa"/>
            <w:shd w:val="clear" w:color="auto" w:fill="auto"/>
          </w:tcPr>
          <w:p w14:paraId="742FAD1F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117B64" w14:textId="7396335E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7B3064BE" w14:textId="77777777" w:rsidTr="00370661">
        <w:trPr>
          <w:cantSplit/>
        </w:trPr>
        <w:tc>
          <w:tcPr>
            <w:tcW w:w="794" w:type="dxa"/>
          </w:tcPr>
          <w:p w14:paraId="56767D88" w14:textId="317DD954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05B49121" w14:textId="66CD7D3D" w:rsidR="00EC7174" w:rsidRPr="005460F2" w:rsidRDefault="001A3896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شناسایی و ثبت در کدام فرایند اتفاق می افتد؟</w:t>
            </w:r>
          </w:p>
        </w:tc>
      </w:tr>
      <w:tr w:rsidR="00EC7174" w:rsidRPr="005460F2" w14:paraId="042F9CAC" w14:textId="77777777" w:rsidTr="00370661">
        <w:trPr>
          <w:cantSplit/>
        </w:trPr>
        <w:tc>
          <w:tcPr>
            <w:tcW w:w="794" w:type="dxa"/>
          </w:tcPr>
          <w:p w14:paraId="0A95D15A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8D14C8" w14:textId="2AB078AF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F630124" w14:textId="3D1E938B" w:rsidR="00EC7174" w:rsidRPr="005460F2" w:rsidRDefault="001A3896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ارزیابی اولیه</w:t>
            </w:r>
          </w:p>
        </w:tc>
      </w:tr>
      <w:tr w:rsidR="00EC7174" w:rsidRPr="005460F2" w14:paraId="70169064" w14:textId="77777777" w:rsidTr="00E638C5">
        <w:trPr>
          <w:cantSplit/>
        </w:trPr>
        <w:tc>
          <w:tcPr>
            <w:tcW w:w="794" w:type="dxa"/>
          </w:tcPr>
          <w:p w14:paraId="319A16C0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F679A4A" w14:textId="4F129143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970138" w14:textId="436C69D7" w:rsidR="00EC7174" w:rsidRPr="005460F2" w:rsidRDefault="001A3896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غربالگری و ارزیابی </w:t>
            </w:r>
          </w:p>
        </w:tc>
      </w:tr>
      <w:tr w:rsidR="00EC7174" w:rsidRPr="005460F2" w14:paraId="42AC97B7" w14:textId="77777777" w:rsidTr="00370661">
        <w:trPr>
          <w:cantSplit/>
        </w:trPr>
        <w:tc>
          <w:tcPr>
            <w:tcW w:w="794" w:type="dxa"/>
          </w:tcPr>
          <w:p w14:paraId="2CAE3E5F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9B87AC" w14:textId="165BA051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0B09E0F" w14:textId="6E5CB01C" w:rsidR="00EC7174" w:rsidRPr="005460F2" w:rsidRDefault="001A3896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 بیمار</w:t>
            </w:r>
          </w:p>
        </w:tc>
      </w:tr>
      <w:tr w:rsidR="00EC7174" w:rsidRPr="005460F2" w14:paraId="68BD929B" w14:textId="77777777" w:rsidTr="00370661">
        <w:trPr>
          <w:cantSplit/>
        </w:trPr>
        <w:tc>
          <w:tcPr>
            <w:tcW w:w="794" w:type="dxa"/>
          </w:tcPr>
          <w:p w14:paraId="72452177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21D833" w14:textId="54220942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701409" w14:textId="702D9195" w:rsidR="00EC7174" w:rsidRPr="005460F2" w:rsidRDefault="001A3896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 بیمار</w:t>
            </w:r>
          </w:p>
        </w:tc>
      </w:tr>
      <w:tr w:rsidR="00EC7174" w:rsidRPr="005460F2" w14:paraId="1D696991" w14:textId="77777777" w:rsidTr="00370661">
        <w:trPr>
          <w:cantSplit/>
        </w:trPr>
        <w:tc>
          <w:tcPr>
            <w:tcW w:w="794" w:type="dxa"/>
          </w:tcPr>
          <w:p w14:paraId="4BAE2F61" w14:textId="38CA0DE8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45C8BBB" w14:textId="3A844A75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7003910D" w14:textId="77777777"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12078D6E" w14:textId="77777777" w:rsidTr="009404E1">
        <w:trPr>
          <w:cantSplit/>
        </w:trPr>
        <w:tc>
          <w:tcPr>
            <w:tcW w:w="794" w:type="dxa"/>
            <w:shd w:val="clear" w:color="auto" w:fill="auto"/>
          </w:tcPr>
          <w:p w14:paraId="53E09476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AC4CB4" w14:textId="54C60AEB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5239E492" w14:textId="77777777" w:rsidTr="009404E1">
        <w:trPr>
          <w:cantSplit/>
        </w:trPr>
        <w:tc>
          <w:tcPr>
            <w:tcW w:w="794" w:type="dxa"/>
          </w:tcPr>
          <w:p w14:paraId="46C967FD" w14:textId="53F75E8E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21FBC178" w14:textId="5F4F2A75" w:rsidR="00EC7174" w:rsidRPr="005460F2" w:rsidRDefault="004002B8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سرطان پستان در کدام گروه هدف اولویت غربالگری دارد؟</w:t>
            </w:r>
          </w:p>
        </w:tc>
      </w:tr>
      <w:tr w:rsidR="00EC7174" w:rsidRPr="005460F2" w14:paraId="3552410E" w14:textId="77777777" w:rsidTr="009404E1">
        <w:trPr>
          <w:cantSplit/>
        </w:trPr>
        <w:tc>
          <w:tcPr>
            <w:tcW w:w="794" w:type="dxa"/>
          </w:tcPr>
          <w:p w14:paraId="120295E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3E5342" w14:textId="59752A57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0CBA41" w14:textId="5C8047AB" w:rsidR="00EC7174" w:rsidRPr="005460F2" w:rsidRDefault="004002B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دختران بالای 30سال </w:t>
            </w:r>
          </w:p>
        </w:tc>
      </w:tr>
      <w:tr w:rsidR="00EC7174" w:rsidRPr="005460F2" w14:paraId="277ED3A3" w14:textId="77777777" w:rsidTr="009404E1">
        <w:trPr>
          <w:cantSplit/>
        </w:trPr>
        <w:tc>
          <w:tcPr>
            <w:tcW w:w="794" w:type="dxa"/>
          </w:tcPr>
          <w:p w14:paraId="2F969013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220883" w14:textId="7EE6273D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AD5ABD" w14:textId="7DC323E2" w:rsidR="00EC7174" w:rsidRPr="005460F2" w:rsidRDefault="004002B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دختران بالای 9 سال</w:t>
            </w:r>
          </w:p>
        </w:tc>
      </w:tr>
      <w:tr w:rsidR="00EC7174" w:rsidRPr="005460F2" w14:paraId="395378B2" w14:textId="77777777" w:rsidTr="009404E1">
        <w:trPr>
          <w:cantSplit/>
        </w:trPr>
        <w:tc>
          <w:tcPr>
            <w:tcW w:w="794" w:type="dxa"/>
          </w:tcPr>
          <w:p w14:paraId="4789D8E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53C53B" w14:textId="5E7C54FB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C226B3" w14:textId="28ECA3A1" w:rsidR="00EC7174" w:rsidRPr="005460F2" w:rsidRDefault="004002B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و مردان</w:t>
            </w:r>
          </w:p>
        </w:tc>
      </w:tr>
      <w:tr w:rsidR="00EC7174" w:rsidRPr="005460F2" w14:paraId="5E728A50" w14:textId="77777777" w:rsidTr="00E638C5">
        <w:trPr>
          <w:cantSplit/>
        </w:trPr>
        <w:tc>
          <w:tcPr>
            <w:tcW w:w="794" w:type="dxa"/>
          </w:tcPr>
          <w:p w14:paraId="524A0C12" w14:textId="77777777" w:rsidR="00EC7174" w:rsidRPr="005460F2" w:rsidRDefault="00EC7174" w:rsidP="00E638C5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DBDEC59" w14:textId="62D50AE8" w:rsidR="00EC7174" w:rsidRPr="005460F2" w:rsidRDefault="00EC7174" w:rsidP="00E638C5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A20FC0D" w14:textId="02103ED7" w:rsidR="00EC7174" w:rsidRPr="005460F2" w:rsidRDefault="004002B8" w:rsidP="00E638C5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و دختران بالای 30 سال</w:t>
            </w:r>
          </w:p>
        </w:tc>
      </w:tr>
      <w:tr w:rsidR="00EC7174" w:rsidRPr="005460F2" w14:paraId="3E7FE717" w14:textId="77777777" w:rsidTr="009404E1">
        <w:trPr>
          <w:cantSplit/>
        </w:trPr>
        <w:tc>
          <w:tcPr>
            <w:tcW w:w="794" w:type="dxa"/>
          </w:tcPr>
          <w:p w14:paraId="6B31082F" w14:textId="22104B70" w:rsidR="00EC7174" w:rsidRPr="005460F2" w:rsidRDefault="00EC7174" w:rsidP="00E638C5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13ED35" w14:textId="662AC367" w:rsidR="00EC7174" w:rsidRPr="005460F2" w:rsidRDefault="00EC7174" w:rsidP="00E638C5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4BD13938" w14:textId="77777777" w:rsidR="001218DE" w:rsidRDefault="001218DE" w:rsidP="00E638C5">
      <w:pPr>
        <w:pStyle w:val="a3"/>
        <w:shd w:val="clear" w:color="auto" w:fill="FFFFFF" w:themeFill="background1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73A4D50C" w14:textId="77777777" w:rsidTr="006F225D">
        <w:trPr>
          <w:cantSplit/>
        </w:trPr>
        <w:tc>
          <w:tcPr>
            <w:tcW w:w="794" w:type="dxa"/>
            <w:shd w:val="clear" w:color="auto" w:fill="auto"/>
          </w:tcPr>
          <w:p w14:paraId="348CE758" w14:textId="77777777" w:rsidR="00EC7174" w:rsidRPr="005460F2" w:rsidRDefault="00EC7174" w:rsidP="00E638C5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93F82F" w14:textId="525AD445" w:rsidR="00EC7174" w:rsidRPr="005460F2" w:rsidRDefault="00EC7174" w:rsidP="00E638C5">
            <w:pPr>
              <w:pStyle w:val="a3"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04563337" w14:textId="77777777" w:rsidTr="006F225D">
        <w:trPr>
          <w:cantSplit/>
        </w:trPr>
        <w:tc>
          <w:tcPr>
            <w:tcW w:w="794" w:type="dxa"/>
          </w:tcPr>
          <w:p w14:paraId="158E337C" w14:textId="21F37B61" w:rsidR="00EC7174" w:rsidRPr="005460F2" w:rsidRDefault="00EC7174" w:rsidP="00E638C5">
            <w:pPr>
              <w:pStyle w:val="a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104A100B" w14:textId="4F64901F" w:rsidR="00EC7174" w:rsidRPr="005460F2" w:rsidRDefault="00D63AEC" w:rsidP="00E638C5">
            <w:pPr>
              <w:pStyle w:val="a0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سرطان پستان فقط معاینه توسط خود فرد است؟</w:t>
            </w:r>
          </w:p>
        </w:tc>
      </w:tr>
      <w:tr w:rsidR="00EC7174" w:rsidRPr="005460F2" w14:paraId="76AC1752" w14:textId="77777777" w:rsidTr="006F225D">
        <w:trPr>
          <w:cantSplit/>
        </w:trPr>
        <w:tc>
          <w:tcPr>
            <w:tcW w:w="794" w:type="dxa"/>
          </w:tcPr>
          <w:p w14:paraId="79F787D0" w14:textId="77777777" w:rsidR="00EC7174" w:rsidRPr="005460F2" w:rsidRDefault="00EC7174" w:rsidP="00E638C5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2237AA" w14:textId="46292A1E" w:rsidR="00EC7174" w:rsidRPr="005460F2" w:rsidRDefault="00EC7174" w:rsidP="00E638C5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BE4D66" w14:textId="5E00AA87" w:rsidR="00EC7174" w:rsidRPr="005460F2" w:rsidRDefault="00D63AEC" w:rsidP="00E638C5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بله</w:t>
            </w:r>
          </w:p>
        </w:tc>
      </w:tr>
      <w:tr w:rsidR="00EC7174" w:rsidRPr="005460F2" w14:paraId="0323500A" w14:textId="77777777" w:rsidTr="006F225D">
        <w:trPr>
          <w:cantSplit/>
        </w:trPr>
        <w:tc>
          <w:tcPr>
            <w:tcW w:w="794" w:type="dxa"/>
          </w:tcPr>
          <w:p w14:paraId="430799C1" w14:textId="77777777" w:rsidR="00EC7174" w:rsidRPr="005460F2" w:rsidRDefault="00EC7174" w:rsidP="00E638C5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A2496C" w14:textId="3441AAB3" w:rsidR="00EC7174" w:rsidRPr="005460F2" w:rsidRDefault="00EC7174" w:rsidP="00E638C5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E77294" w14:textId="5202733F" w:rsidR="00EC7174" w:rsidRPr="005460F2" w:rsidRDefault="00D63AEC" w:rsidP="00E638C5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بستگی به سابقه فرد دارد</w:t>
            </w:r>
          </w:p>
        </w:tc>
      </w:tr>
      <w:tr w:rsidR="00EC7174" w:rsidRPr="005460F2" w14:paraId="65D2FE3A" w14:textId="77777777" w:rsidTr="00E638C5">
        <w:trPr>
          <w:cantSplit/>
        </w:trPr>
        <w:tc>
          <w:tcPr>
            <w:tcW w:w="794" w:type="dxa"/>
          </w:tcPr>
          <w:p w14:paraId="7CC252EA" w14:textId="77777777" w:rsidR="00EC7174" w:rsidRPr="005460F2" w:rsidRDefault="00EC7174" w:rsidP="00E638C5">
            <w:pPr>
              <w:keepNext/>
              <w:keepLines/>
              <w:shd w:val="clear" w:color="auto" w:fill="FFFFFF" w:themeFill="background1"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5F3DF8F" w14:textId="563E6640" w:rsidR="00EC7174" w:rsidRPr="005460F2" w:rsidRDefault="00EC7174" w:rsidP="00E638C5">
            <w:pPr>
              <w:pStyle w:val="a1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D447CB" w14:textId="4189E271" w:rsidR="00EC7174" w:rsidRPr="005460F2" w:rsidRDefault="00D63AEC" w:rsidP="00E638C5">
            <w:pPr>
              <w:pStyle w:val="a2"/>
              <w:keepNext/>
              <w:keepLines/>
              <w:shd w:val="clear" w:color="auto" w:fill="FFFFFF" w:themeFill="background1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خیر</w:t>
            </w:r>
          </w:p>
        </w:tc>
      </w:tr>
      <w:tr w:rsidR="00EC7174" w:rsidRPr="005460F2" w14:paraId="432315C1" w14:textId="77777777" w:rsidTr="006F225D">
        <w:trPr>
          <w:cantSplit/>
        </w:trPr>
        <w:tc>
          <w:tcPr>
            <w:tcW w:w="794" w:type="dxa"/>
          </w:tcPr>
          <w:p w14:paraId="6A6FDBD9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51F96F" w14:textId="32E57B32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DAFCDA" w14:textId="60B547CC" w:rsidR="00EC7174" w:rsidRPr="005460F2" w:rsidRDefault="00D63AEC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بسته به سن متفاوت است.</w:t>
            </w:r>
          </w:p>
        </w:tc>
      </w:tr>
      <w:tr w:rsidR="00EC7174" w:rsidRPr="005460F2" w14:paraId="515E558D" w14:textId="77777777" w:rsidTr="006F225D">
        <w:trPr>
          <w:cantSplit/>
        </w:trPr>
        <w:tc>
          <w:tcPr>
            <w:tcW w:w="794" w:type="dxa"/>
          </w:tcPr>
          <w:p w14:paraId="34066FCB" w14:textId="28B3EDC1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5FBA10D" w14:textId="19B4CE9F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2B04D65E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1FBA3894" w14:textId="77777777" w:rsidTr="00483E5C">
        <w:trPr>
          <w:cantSplit/>
        </w:trPr>
        <w:tc>
          <w:tcPr>
            <w:tcW w:w="794" w:type="dxa"/>
            <w:shd w:val="clear" w:color="auto" w:fill="auto"/>
          </w:tcPr>
          <w:p w14:paraId="73A0AD4F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25B5BE" w14:textId="18BB6C68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4DD3342A" w14:textId="77777777" w:rsidTr="00483E5C">
        <w:trPr>
          <w:cantSplit/>
        </w:trPr>
        <w:tc>
          <w:tcPr>
            <w:tcW w:w="794" w:type="dxa"/>
          </w:tcPr>
          <w:p w14:paraId="461957AA" w14:textId="4704C2DC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5544DCB0" w14:textId="33157B26" w:rsidR="00EC7174" w:rsidRPr="005460F2" w:rsidRDefault="004A2458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سوال-معاینه اولیه سرطان پستان در زنان توسط چه کسی انجام می شود؟</w:t>
            </w:r>
          </w:p>
        </w:tc>
      </w:tr>
      <w:tr w:rsidR="00EC7174" w:rsidRPr="005460F2" w14:paraId="5AEABE02" w14:textId="77777777" w:rsidTr="00483E5C">
        <w:trPr>
          <w:cantSplit/>
        </w:trPr>
        <w:tc>
          <w:tcPr>
            <w:tcW w:w="794" w:type="dxa"/>
          </w:tcPr>
          <w:p w14:paraId="3A84FC23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C98C21" w14:textId="04A12BF4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11976B" w14:textId="5A441B59" w:rsidR="00EC7174" w:rsidRPr="005460F2" w:rsidRDefault="004A245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پزشک مرکز </w:t>
            </w:r>
          </w:p>
        </w:tc>
      </w:tr>
      <w:tr w:rsidR="00EC7174" w:rsidRPr="005460F2" w14:paraId="0893A7A2" w14:textId="77777777" w:rsidTr="00483E5C">
        <w:trPr>
          <w:cantSplit/>
        </w:trPr>
        <w:tc>
          <w:tcPr>
            <w:tcW w:w="794" w:type="dxa"/>
          </w:tcPr>
          <w:p w14:paraId="7A884045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168655" w14:textId="361FF22E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2C610A" w14:textId="7CEC6CB2" w:rsidR="00EC7174" w:rsidRPr="005460F2" w:rsidRDefault="004A245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</w:t>
            </w:r>
          </w:p>
        </w:tc>
      </w:tr>
      <w:tr w:rsidR="00EC7174" w:rsidRPr="005460F2" w14:paraId="53DD7DFB" w14:textId="77777777" w:rsidTr="00E638C5">
        <w:trPr>
          <w:cantSplit/>
        </w:trPr>
        <w:tc>
          <w:tcPr>
            <w:tcW w:w="794" w:type="dxa"/>
          </w:tcPr>
          <w:p w14:paraId="2392B404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E10BFD7" w14:textId="029A8D94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9C7265" w14:textId="58C66266" w:rsidR="00EC7174" w:rsidRPr="005460F2" w:rsidRDefault="004A245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ماما</w:t>
            </w:r>
            <w:r w:rsidR="0015633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EC7174" w:rsidRPr="005460F2" w14:paraId="1C02CDF8" w14:textId="77777777" w:rsidTr="00483E5C">
        <w:trPr>
          <w:cantSplit/>
        </w:trPr>
        <w:tc>
          <w:tcPr>
            <w:tcW w:w="794" w:type="dxa"/>
          </w:tcPr>
          <w:p w14:paraId="7336F899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EBED6F" w14:textId="7E362973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008BDF" w14:textId="27EB8426" w:rsidR="00EC7174" w:rsidRPr="005460F2" w:rsidRDefault="004A2458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</w:t>
            </w:r>
          </w:p>
        </w:tc>
      </w:tr>
      <w:tr w:rsidR="00EC7174" w:rsidRPr="005460F2" w14:paraId="6D29AA3B" w14:textId="77777777" w:rsidTr="00483E5C">
        <w:trPr>
          <w:cantSplit/>
        </w:trPr>
        <w:tc>
          <w:tcPr>
            <w:tcW w:w="794" w:type="dxa"/>
          </w:tcPr>
          <w:p w14:paraId="32A46269" w14:textId="7EE113F1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601C46" w14:textId="1BC6FC5D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72747C7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C7174" w:rsidRPr="005460F2" w14:paraId="496E68A2" w14:textId="77777777" w:rsidTr="00483E5C">
        <w:trPr>
          <w:cantSplit/>
        </w:trPr>
        <w:tc>
          <w:tcPr>
            <w:tcW w:w="794" w:type="dxa"/>
            <w:shd w:val="clear" w:color="auto" w:fill="auto"/>
          </w:tcPr>
          <w:p w14:paraId="79D8A657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725D35" w14:textId="49B680B3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5BC8EC46" w14:textId="77777777" w:rsidTr="00483E5C">
        <w:trPr>
          <w:cantSplit/>
        </w:trPr>
        <w:tc>
          <w:tcPr>
            <w:tcW w:w="794" w:type="dxa"/>
          </w:tcPr>
          <w:p w14:paraId="2BB0F967" w14:textId="0F66D284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5FEB2A76" w14:textId="229284BE" w:rsidR="00EC7174" w:rsidRPr="005460F2" w:rsidRDefault="00156333" w:rsidP="00156333">
            <w:pPr>
              <w:pStyle w:val="a0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فراخوان برای انجام ارزیابی های اولیه در غربالگری سرطان ها توسط چه کسی انجام می شود؟</w:t>
            </w:r>
          </w:p>
        </w:tc>
      </w:tr>
      <w:tr w:rsidR="00EC7174" w:rsidRPr="005460F2" w14:paraId="1B6984C8" w14:textId="77777777" w:rsidTr="00483E5C">
        <w:trPr>
          <w:cantSplit/>
        </w:trPr>
        <w:tc>
          <w:tcPr>
            <w:tcW w:w="794" w:type="dxa"/>
          </w:tcPr>
          <w:p w14:paraId="461D197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67A501" w14:textId="7ABBBD5E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431F3F9" w14:textId="447E9BB4" w:rsidR="00EC7174" w:rsidRPr="005460F2" w:rsidRDefault="00156333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ماما</w:t>
            </w:r>
          </w:p>
        </w:tc>
      </w:tr>
      <w:tr w:rsidR="00EC7174" w:rsidRPr="005460F2" w14:paraId="18DA1DB0" w14:textId="77777777" w:rsidTr="00483E5C">
        <w:trPr>
          <w:cantSplit/>
        </w:trPr>
        <w:tc>
          <w:tcPr>
            <w:tcW w:w="794" w:type="dxa"/>
          </w:tcPr>
          <w:p w14:paraId="3A17A0A8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7B291E" w14:textId="0F5CAF78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E546CF" w14:textId="1981F6AE" w:rsidR="00EC7174" w:rsidRPr="005460F2" w:rsidRDefault="00156333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</w:t>
            </w:r>
          </w:p>
        </w:tc>
      </w:tr>
      <w:tr w:rsidR="00EC7174" w:rsidRPr="005460F2" w14:paraId="78B89FBB" w14:textId="77777777" w:rsidTr="00483E5C">
        <w:trPr>
          <w:cantSplit/>
        </w:trPr>
        <w:tc>
          <w:tcPr>
            <w:tcW w:w="794" w:type="dxa"/>
          </w:tcPr>
          <w:p w14:paraId="02B19C0B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C00D3" w14:textId="71C44CDB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788CA7" w14:textId="775027FB" w:rsidR="00EC7174" w:rsidRPr="005460F2" w:rsidRDefault="00156333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مامای تیم سلامت</w:t>
            </w:r>
          </w:p>
        </w:tc>
      </w:tr>
      <w:tr w:rsidR="00EC7174" w:rsidRPr="005460F2" w14:paraId="6F8848EA" w14:textId="77777777" w:rsidTr="00E638C5">
        <w:trPr>
          <w:cantSplit/>
        </w:trPr>
        <w:tc>
          <w:tcPr>
            <w:tcW w:w="794" w:type="dxa"/>
          </w:tcPr>
          <w:p w14:paraId="5DD4CA8F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76BB314" w14:textId="12C56B97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C1EC06" w14:textId="5D978DF0" w:rsidR="00EC7174" w:rsidRPr="005460F2" w:rsidRDefault="00156333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مراقب/ بهورز</w:t>
            </w:r>
          </w:p>
        </w:tc>
      </w:tr>
      <w:tr w:rsidR="00EC7174" w:rsidRPr="005460F2" w14:paraId="4F8CE569" w14:textId="77777777" w:rsidTr="00483E5C">
        <w:trPr>
          <w:cantSplit/>
        </w:trPr>
        <w:tc>
          <w:tcPr>
            <w:tcW w:w="794" w:type="dxa"/>
          </w:tcPr>
          <w:p w14:paraId="5A6235B0" w14:textId="3ABD476A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4B2845F" w14:textId="0A6972E5" w:rsidR="00EC7174" w:rsidRPr="005460F2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6B49D01F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0AEC9A9B" w14:textId="77777777" w:rsidR="00EC7174" w:rsidRDefault="00EC7174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tblpPr w:leftFromText="180" w:rightFromText="180" w:vertAnchor="text" w:tblpXSpec="right" w:tblpY="1"/>
        <w:tblOverlap w:val="never"/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810"/>
        <w:gridCol w:w="8713"/>
      </w:tblGrid>
      <w:tr w:rsidR="00EC7174" w:rsidRPr="005460F2" w14:paraId="76253742" w14:textId="77777777" w:rsidTr="00EC7174">
        <w:trPr>
          <w:cantSplit/>
        </w:trPr>
        <w:tc>
          <w:tcPr>
            <w:tcW w:w="682" w:type="dxa"/>
            <w:shd w:val="clear" w:color="auto" w:fill="auto"/>
          </w:tcPr>
          <w:p w14:paraId="09C23372" w14:textId="77777777" w:rsidR="00EC7174" w:rsidRPr="005460F2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523" w:type="dxa"/>
            <w:gridSpan w:val="2"/>
          </w:tcPr>
          <w:p w14:paraId="7A3C4B64" w14:textId="4CC2567B" w:rsidR="00EC7174" w:rsidRPr="005460F2" w:rsidRDefault="00EC7174" w:rsidP="00EC717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EC7174" w:rsidRPr="005460F2" w14:paraId="4D137D5A" w14:textId="77777777" w:rsidTr="00EC7174">
        <w:trPr>
          <w:cantSplit/>
        </w:trPr>
        <w:tc>
          <w:tcPr>
            <w:tcW w:w="682" w:type="dxa"/>
          </w:tcPr>
          <w:p w14:paraId="0CC5C99A" w14:textId="5B8C2DF1" w:rsidR="00EC7174" w:rsidRPr="003B5720" w:rsidRDefault="00EC7174" w:rsidP="00EC717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523" w:type="dxa"/>
            <w:gridSpan w:val="2"/>
          </w:tcPr>
          <w:p w14:paraId="1AD3DEB5" w14:textId="77EB809D" w:rsidR="00EC7174" w:rsidRPr="003B5720" w:rsidRDefault="00BC0AFF" w:rsidP="00EC717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آیا زنان یائسه هم در مورد سرطان پستان بررسی می شوند؟</w:t>
            </w:r>
          </w:p>
        </w:tc>
      </w:tr>
      <w:tr w:rsidR="00EC7174" w:rsidRPr="005460F2" w14:paraId="1C6F4A2A" w14:textId="77777777" w:rsidTr="00E638C5">
        <w:trPr>
          <w:cantSplit/>
        </w:trPr>
        <w:tc>
          <w:tcPr>
            <w:tcW w:w="682" w:type="dxa"/>
          </w:tcPr>
          <w:p w14:paraId="7FBCB6FD" w14:textId="77777777" w:rsidR="00EC7174" w:rsidRPr="003B5720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5C50B30" w14:textId="021C3609" w:rsidR="00EC7174" w:rsidRPr="00C22DA7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713" w:type="dxa"/>
          </w:tcPr>
          <w:p w14:paraId="734AECE7" w14:textId="4786B29B" w:rsidR="00EC7174" w:rsidRPr="005460F2" w:rsidRDefault="00BC0AFF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بله</w:t>
            </w:r>
          </w:p>
        </w:tc>
      </w:tr>
      <w:tr w:rsidR="00EC7174" w:rsidRPr="005460F2" w14:paraId="62AA89A1" w14:textId="77777777" w:rsidTr="00EC7174">
        <w:trPr>
          <w:cantSplit/>
        </w:trPr>
        <w:tc>
          <w:tcPr>
            <w:tcW w:w="682" w:type="dxa"/>
          </w:tcPr>
          <w:p w14:paraId="747CE4A0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10" w:type="dxa"/>
          </w:tcPr>
          <w:p w14:paraId="765BD73E" w14:textId="0F51B982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713" w:type="dxa"/>
          </w:tcPr>
          <w:p w14:paraId="3C5D4EF3" w14:textId="10412FF4" w:rsidR="00EC7174" w:rsidRPr="005460F2" w:rsidRDefault="00BC0AFF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خیر</w:t>
            </w:r>
          </w:p>
        </w:tc>
      </w:tr>
      <w:tr w:rsidR="00EC7174" w:rsidRPr="005460F2" w14:paraId="42251E03" w14:textId="77777777" w:rsidTr="00EC7174">
        <w:trPr>
          <w:cantSplit/>
        </w:trPr>
        <w:tc>
          <w:tcPr>
            <w:tcW w:w="682" w:type="dxa"/>
          </w:tcPr>
          <w:p w14:paraId="436EDF06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10" w:type="dxa"/>
          </w:tcPr>
          <w:p w14:paraId="0F6EB47C" w14:textId="4D467995" w:rsidR="00EC7174" w:rsidRPr="005460F2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713" w:type="dxa"/>
          </w:tcPr>
          <w:p w14:paraId="250EC194" w14:textId="60F36B0B" w:rsidR="00EC7174" w:rsidRPr="005460F2" w:rsidRDefault="00BC0AFF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بستگی به سن یایسگی دارد</w:t>
            </w:r>
          </w:p>
        </w:tc>
      </w:tr>
      <w:tr w:rsidR="00EC7174" w:rsidRPr="005460F2" w14:paraId="33F785C5" w14:textId="77777777" w:rsidTr="00EC7174">
        <w:trPr>
          <w:cantSplit/>
        </w:trPr>
        <w:tc>
          <w:tcPr>
            <w:tcW w:w="682" w:type="dxa"/>
          </w:tcPr>
          <w:p w14:paraId="24FD2B5D" w14:textId="77777777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10" w:type="dxa"/>
          </w:tcPr>
          <w:p w14:paraId="1F755332" w14:textId="23B3334E" w:rsidR="00EC7174" w:rsidRPr="00EB34AE" w:rsidRDefault="00EC7174" w:rsidP="00EC717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713" w:type="dxa"/>
          </w:tcPr>
          <w:p w14:paraId="730578C8" w14:textId="4C5FF5CB" w:rsidR="00EC7174" w:rsidRPr="005460F2" w:rsidRDefault="00BC0AFF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صورت داشتن سابقه ابتلای قبلی</w:t>
            </w:r>
          </w:p>
        </w:tc>
      </w:tr>
      <w:tr w:rsidR="00EC7174" w:rsidRPr="005460F2" w14:paraId="7EAAFBC6" w14:textId="77777777" w:rsidTr="00EC7174">
        <w:trPr>
          <w:cantSplit/>
        </w:trPr>
        <w:tc>
          <w:tcPr>
            <w:tcW w:w="682" w:type="dxa"/>
          </w:tcPr>
          <w:p w14:paraId="39D3ACCF" w14:textId="2CC3F993" w:rsidR="00EC7174" w:rsidRPr="005460F2" w:rsidRDefault="00EC7174" w:rsidP="00EC717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523" w:type="dxa"/>
            <w:gridSpan w:val="2"/>
          </w:tcPr>
          <w:p w14:paraId="08995DAA" w14:textId="754A45C1" w:rsidR="00EC7174" w:rsidRPr="00EB34AE" w:rsidRDefault="00EC7174" w:rsidP="00EC717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0089E3E7" w14:textId="77777777" w:rsidR="001218DE" w:rsidRDefault="00C22DA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/>
          <w:lang w:bidi="fa-IR"/>
        </w:rPr>
        <w:br w:type="textWrapping" w:clear="all"/>
      </w:r>
    </w:p>
    <w:p w14:paraId="44F8C9E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176619C8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C514C" w:rsidRPr="005460F2" w14:paraId="2BD6A8CF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42F7C674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851DD8" w14:textId="3018BED7" w:rsidR="009C514C" w:rsidRPr="005460F2" w:rsidRDefault="009C514C" w:rsidP="009C514C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1218DE" w:rsidRPr="005460F2" w14:paraId="4A0747D7" w14:textId="77777777" w:rsidTr="009C514C">
        <w:trPr>
          <w:cantSplit/>
        </w:trPr>
        <w:tc>
          <w:tcPr>
            <w:tcW w:w="794" w:type="dxa"/>
          </w:tcPr>
          <w:p w14:paraId="6516CFA9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372964A8" w14:textId="11B4E4D9" w:rsidR="001218DE" w:rsidRPr="005460F2" w:rsidRDefault="001224ED" w:rsidP="004635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سرطان کولورکتال در کدام گروه سنی ذیل ارزیابی می شود؟</w:t>
            </w:r>
          </w:p>
        </w:tc>
      </w:tr>
      <w:tr w:rsidR="001218DE" w:rsidRPr="005460F2" w14:paraId="25AF8809" w14:textId="77777777" w:rsidTr="009C514C">
        <w:trPr>
          <w:cantSplit/>
        </w:trPr>
        <w:tc>
          <w:tcPr>
            <w:tcW w:w="794" w:type="dxa"/>
          </w:tcPr>
          <w:p w14:paraId="145BCF89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3578BD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65A675" w14:textId="258EFAD4" w:rsidR="001218DE" w:rsidRPr="005460F2" w:rsidRDefault="001224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بالای 30سال</w:t>
            </w:r>
          </w:p>
        </w:tc>
      </w:tr>
      <w:tr w:rsidR="001218DE" w:rsidRPr="005460F2" w14:paraId="1DB21206" w14:textId="77777777" w:rsidTr="009C514C">
        <w:trPr>
          <w:cantSplit/>
        </w:trPr>
        <w:tc>
          <w:tcPr>
            <w:tcW w:w="794" w:type="dxa"/>
          </w:tcPr>
          <w:p w14:paraId="5A027737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A470CB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87E03B" w14:textId="4599B459" w:rsidR="001218DE" w:rsidRPr="005460F2" w:rsidRDefault="001224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بالای 60 سال</w:t>
            </w:r>
          </w:p>
        </w:tc>
      </w:tr>
      <w:tr w:rsidR="001218DE" w:rsidRPr="005460F2" w14:paraId="21AFFC8A" w14:textId="77777777" w:rsidTr="009C514C">
        <w:trPr>
          <w:cantSplit/>
        </w:trPr>
        <w:tc>
          <w:tcPr>
            <w:tcW w:w="794" w:type="dxa"/>
          </w:tcPr>
          <w:p w14:paraId="536A3AC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EEDBE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D363FF" w14:textId="7E542AC8" w:rsidR="001218DE" w:rsidRPr="005460F2" w:rsidRDefault="001224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40-56 سال</w:t>
            </w:r>
          </w:p>
        </w:tc>
      </w:tr>
      <w:tr w:rsidR="001218DE" w:rsidRPr="005460F2" w14:paraId="48948B4C" w14:textId="77777777" w:rsidTr="00E638C5">
        <w:trPr>
          <w:cantSplit/>
        </w:trPr>
        <w:tc>
          <w:tcPr>
            <w:tcW w:w="794" w:type="dxa"/>
          </w:tcPr>
          <w:p w14:paraId="7777F7DF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06D19A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7CF375" w14:textId="7E4C4AAB" w:rsidR="001218DE" w:rsidRPr="005460F2" w:rsidRDefault="001224E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50-69 سال</w:t>
            </w:r>
          </w:p>
        </w:tc>
      </w:tr>
      <w:tr w:rsidR="009C514C" w:rsidRPr="005460F2" w14:paraId="6E5FA902" w14:textId="77777777" w:rsidTr="009C514C">
        <w:trPr>
          <w:cantSplit/>
        </w:trPr>
        <w:tc>
          <w:tcPr>
            <w:tcW w:w="794" w:type="dxa"/>
          </w:tcPr>
          <w:p w14:paraId="05B0BA81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7EF9CCF" w14:textId="53C49666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6E39C9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C514C" w:rsidRPr="005460F2" w14:paraId="3B632F3E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44FA8E24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2BD3A4" w14:textId="39D85A27" w:rsidR="009C514C" w:rsidRPr="005460F2" w:rsidRDefault="009C514C" w:rsidP="009C514C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9C514C" w:rsidRPr="005460F2" w14:paraId="093C3528" w14:textId="77777777" w:rsidTr="009C514C">
        <w:trPr>
          <w:cantSplit/>
        </w:trPr>
        <w:tc>
          <w:tcPr>
            <w:tcW w:w="794" w:type="dxa"/>
          </w:tcPr>
          <w:p w14:paraId="6718303E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25FFA8BF" w14:textId="56249E17" w:rsidR="009C514C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سوال-چه سرطانی در گروه سنی 69-50 ساله مورد اریابی قرار می گیرد؟</w:t>
            </w:r>
          </w:p>
          <w:p w14:paraId="5BF96247" w14:textId="77777777" w:rsidR="009C514C" w:rsidRPr="005460F2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C514C" w:rsidRPr="005460F2" w14:paraId="00B13F7E" w14:textId="77777777" w:rsidTr="009C514C">
        <w:trPr>
          <w:cantSplit/>
        </w:trPr>
        <w:tc>
          <w:tcPr>
            <w:tcW w:w="794" w:type="dxa"/>
          </w:tcPr>
          <w:p w14:paraId="65D00091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B2ADFD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C9B1A8" w14:textId="0848F867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</w:t>
            </w:r>
          </w:p>
        </w:tc>
      </w:tr>
      <w:tr w:rsidR="009C514C" w:rsidRPr="005460F2" w14:paraId="540CE88A" w14:textId="77777777" w:rsidTr="009C514C">
        <w:trPr>
          <w:cantSplit/>
        </w:trPr>
        <w:tc>
          <w:tcPr>
            <w:tcW w:w="794" w:type="dxa"/>
          </w:tcPr>
          <w:p w14:paraId="2ADD86DD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8B87B5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E1EB4D" w14:textId="4A59E739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معده</w:t>
            </w:r>
          </w:p>
        </w:tc>
      </w:tr>
      <w:tr w:rsidR="009C514C" w:rsidRPr="005460F2" w14:paraId="716B191A" w14:textId="77777777" w:rsidTr="00E638C5">
        <w:trPr>
          <w:cantSplit/>
        </w:trPr>
        <w:tc>
          <w:tcPr>
            <w:tcW w:w="794" w:type="dxa"/>
          </w:tcPr>
          <w:p w14:paraId="0E41C63C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C5EA5F2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610E698" w14:textId="02A7808F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روده بزرگ</w:t>
            </w:r>
          </w:p>
        </w:tc>
      </w:tr>
      <w:tr w:rsidR="009C514C" w:rsidRPr="005460F2" w14:paraId="0254ADB9" w14:textId="77777777" w:rsidTr="009C514C">
        <w:trPr>
          <w:cantSplit/>
        </w:trPr>
        <w:tc>
          <w:tcPr>
            <w:tcW w:w="794" w:type="dxa"/>
          </w:tcPr>
          <w:p w14:paraId="34AEEA04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460C3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10F35B" w14:textId="2FEC06C1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رکتوم</w:t>
            </w:r>
          </w:p>
        </w:tc>
      </w:tr>
      <w:tr w:rsidR="009C514C" w:rsidRPr="005460F2" w14:paraId="0AEF283B" w14:textId="77777777" w:rsidTr="009C514C">
        <w:trPr>
          <w:cantSplit/>
        </w:trPr>
        <w:tc>
          <w:tcPr>
            <w:tcW w:w="794" w:type="dxa"/>
          </w:tcPr>
          <w:p w14:paraId="05994683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32C652" w14:textId="734C069F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3E7242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C514C" w:rsidRPr="005460F2" w14:paraId="3911B0CA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25626893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528DAB" w14:textId="4A8B8FA6" w:rsidR="009C514C" w:rsidRPr="005460F2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9C514C" w:rsidRPr="005460F2" w14:paraId="004FFDD6" w14:textId="77777777" w:rsidTr="009C514C">
        <w:trPr>
          <w:cantSplit/>
        </w:trPr>
        <w:tc>
          <w:tcPr>
            <w:tcW w:w="794" w:type="dxa"/>
          </w:tcPr>
          <w:p w14:paraId="76B7FCC9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0B69AF32" w14:textId="2E14E6D5" w:rsidR="009C514C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سوال-دوره تواتر انجام غربالگری سرطان کولورکتال چند سال می باشد؟</w:t>
            </w:r>
          </w:p>
          <w:p w14:paraId="7072D486" w14:textId="77777777" w:rsidR="009C514C" w:rsidRPr="005460F2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C514C" w:rsidRPr="005460F2" w14:paraId="08EBA8A1" w14:textId="77777777" w:rsidTr="009C514C">
        <w:trPr>
          <w:cantSplit/>
        </w:trPr>
        <w:tc>
          <w:tcPr>
            <w:tcW w:w="794" w:type="dxa"/>
          </w:tcPr>
          <w:p w14:paraId="17C9B69D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6F5D89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6410F7" w14:textId="3C57318E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سال</w:t>
            </w:r>
          </w:p>
        </w:tc>
      </w:tr>
      <w:tr w:rsidR="009C514C" w:rsidRPr="005460F2" w14:paraId="315B3A8A" w14:textId="77777777" w:rsidTr="009C514C">
        <w:trPr>
          <w:cantSplit/>
        </w:trPr>
        <w:tc>
          <w:tcPr>
            <w:tcW w:w="794" w:type="dxa"/>
          </w:tcPr>
          <w:p w14:paraId="53B0D43F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CB51B9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0B0212" w14:textId="3CCD9FC9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سال</w:t>
            </w:r>
          </w:p>
        </w:tc>
      </w:tr>
      <w:tr w:rsidR="009C514C" w:rsidRPr="005460F2" w14:paraId="2284DE97" w14:textId="77777777" w:rsidTr="00E638C5">
        <w:trPr>
          <w:cantSplit/>
        </w:trPr>
        <w:tc>
          <w:tcPr>
            <w:tcW w:w="794" w:type="dxa"/>
          </w:tcPr>
          <w:p w14:paraId="13E19D59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5E114F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CAE376" w14:textId="481DAAB5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سال</w:t>
            </w:r>
          </w:p>
        </w:tc>
      </w:tr>
      <w:tr w:rsidR="009C514C" w:rsidRPr="005460F2" w14:paraId="29370B5F" w14:textId="77777777" w:rsidTr="009C514C">
        <w:trPr>
          <w:cantSplit/>
        </w:trPr>
        <w:tc>
          <w:tcPr>
            <w:tcW w:w="794" w:type="dxa"/>
          </w:tcPr>
          <w:p w14:paraId="5E5C0D96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821F51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F82882" w14:textId="4245DFD4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</w:t>
            </w:r>
          </w:p>
        </w:tc>
      </w:tr>
      <w:tr w:rsidR="009C514C" w:rsidRPr="005460F2" w14:paraId="6677DC21" w14:textId="77777777" w:rsidTr="009C514C">
        <w:trPr>
          <w:cantSplit/>
        </w:trPr>
        <w:tc>
          <w:tcPr>
            <w:tcW w:w="794" w:type="dxa"/>
          </w:tcPr>
          <w:p w14:paraId="3FBC1700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CB2C86" w14:textId="2A5D3468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F44DAD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C514C" w:rsidRPr="005460F2" w14:paraId="1A14C16F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2F8B754B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1F9145" w14:textId="15020F12" w:rsidR="009C514C" w:rsidRPr="005460F2" w:rsidRDefault="009C514C" w:rsidP="009C514C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9C514C" w:rsidRPr="005460F2" w14:paraId="6AE620E2" w14:textId="77777777" w:rsidTr="009C514C">
        <w:trPr>
          <w:cantSplit/>
        </w:trPr>
        <w:tc>
          <w:tcPr>
            <w:tcW w:w="794" w:type="dxa"/>
          </w:tcPr>
          <w:p w14:paraId="294D9019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1F9DE195" w14:textId="12CC76A5" w:rsidR="009C514C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ارزیابی کولورکتال برای شناسایی کدام سرطان می باشد؟</w:t>
            </w:r>
          </w:p>
          <w:p w14:paraId="06E3C415" w14:textId="77777777" w:rsidR="009C514C" w:rsidRPr="005460F2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C514C" w:rsidRPr="005460F2" w14:paraId="60B5CBEF" w14:textId="77777777" w:rsidTr="009C514C">
        <w:trPr>
          <w:cantSplit/>
        </w:trPr>
        <w:tc>
          <w:tcPr>
            <w:tcW w:w="794" w:type="dxa"/>
          </w:tcPr>
          <w:p w14:paraId="19887457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E3F95C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E20A67" w14:textId="08694986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پوست</w:t>
            </w:r>
          </w:p>
        </w:tc>
      </w:tr>
      <w:tr w:rsidR="009C514C" w:rsidRPr="005460F2" w14:paraId="2D214558" w14:textId="77777777" w:rsidTr="009C514C">
        <w:trPr>
          <w:cantSplit/>
        </w:trPr>
        <w:tc>
          <w:tcPr>
            <w:tcW w:w="794" w:type="dxa"/>
          </w:tcPr>
          <w:p w14:paraId="395D8AB5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9F1765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6516F21" w14:textId="4BCB071D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معده</w:t>
            </w:r>
          </w:p>
        </w:tc>
      </w:tr>
      <w:tr w:rsidR="009C514C" w:rsidRPr="005460F2" w14:paraId="428281A5" w14:textId="77777777" w:rsidTr="00E638C5">
        <w:trPr>
          <w:cantSplit/>
        </w:trPr>
        <w:tc>
          <w:tcPr>
            <w:tcW w:w="794" w:type="dxa"/>
          </w:tcPr>
          <w:p w14:paraId="706DFA49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627C100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23E7DA" w14:textId="3F21DE38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بزرگ</w:t>
            </w:r>
          </w:p>
        </w:tc>
      </w:tr>
      <w:tr w:rsidR="009C514C" w:rsidRPr="005460F2" w14:paraId="61C3B92A" w14:textId="77777777" w:rsidTr="009C514C">
        <w:trPr>
          <w:cantSplit/>
        </w:trPr>
        <w:tc>
          <w:tcPr>
            <w:tcW w:w="794" w:type="dxa"/>
          </w:tcPr>
          <w:p w14:paraId="23B45CB4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551CFC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45E735" w14:textId="5B610265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مری</w:t>
            </w:r>
          </w:p>
        </w:tc>
      </w:tr>
      <w:tr w:rsidR="009C514C" w:rsidRPr="005460F2" w14:paraId="62436261" w14:textId="77777777" w:rsidTr="009C514C">
        <w:trPr>
          <w:cantSplit/>
        </w:trPr>
        <w:tc>
          <w:tcPr>
            <w:tcW w:w="794" w:type="dxa"/>
          </w:tcPr>
          <w:p w14:paraId="2CA36317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31D333D" w14:textId="2A61F52B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E221E6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0DF5E06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CAE16E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C514C" w:rsidRPr="005460F2" w14:paraId="1A083DE4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2DB23739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FD573B" w14:textId="5DC05D57" w:rsidR="009C514C" w:rsidRPr="005460F2" w:rsidRDefault="009C514C" w:rsidP="009C514C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9C514C" w:rsidRPr="005460F2" w14:paraId="7AE936FF" w14:textId="77777777" w:rsidTr="009C514C">
        <w:trPr>
          <w:cantSplit/>
        </w:trPr>
        <w:tc>
          <w:tcPr>
            <w:tcW w:w="794" w:type="dxa"/>
          </w:tcPr>
          <w:p w14:paraId="493B03EF" w14:textId="77777777" w:rsidR="009C514C" w:rsidRPr="005460F2" w:rsidRDefault="009C514C" w:rsidP="009C514C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7812B2D3" w14:textId="4D6F7B87" w:rsidR="009C514C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سوال-کاهش وزن 10 درصدی در غربالگری کدامیک مورد سوال قرار می گیرد؟</w:t>
            </w:r>
          </w:p>
          <w:p w14:paraId="0063420A" w14:textId="77777777" w:rsidR="009C514C" w:rsidRPr="005460F2" w:rsidRDefault="009C514C" w:rsidP="009C51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9C514C" w:rsidRPr="005460F2" w14:paraId="3B16DE46" w14:textId="77777777" w:rsidTr="009C514C">
        <w:trPr>
          <w:cantSplit/>
        </w:trPr>
        <w:tc>
          <w:tcPr>
            <w:tcW w:w="794" w:type="dxa"/>
          </w:tcPr>
          <w:p w14:paraId="5FEFCBC6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694BD1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8E3F16" w14:textId="456572C4" w:rsidR="009C514C" w:rsidRPr="005460F2" w:rsidRDefault="00652815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ریه</w:t>
            </w:r>
          </w:p>
        </w:tc>
      </w:tr>
      <w:tr w:rsidR="009C514C" w:rsidRPr="005460F2" w14:paraId="6AF53DDF" w14:textId="77777777" w:rsidTr="009C514C">
        <w:trPr>
          <w:cantSplit/>
        </w:trPr>
        <w:tc>
          <w:tcPr>
            <w:tcW w:w="794" w:type="dxa"/>
          </w:tcPr>
          <w:p w14:paraId="7759EE81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1FCB37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C3DCA9" w14:textId="30615BF3" w:rsidR="009C514C" w:rsidRPr="005460F2" w:rsidRDefault="00652815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پروستات</w:t>
            </w:r>
          </w:p>
        </w:tc>
      </w:tr>
      <w:tr w:rsidR="009C514C" w:rsidRPr="005460F2" w14:paraId="0C96DA04" w14:textId="77777777" w:rsidTr="009C514C">
        <w:trPr>
          <w:cantSplit/>
        </w:trPr>
        <w:tc>
          <w:tcPr>
            <w:tcW w:w="794" w:type="dxa"/>
          </w:tcPr>
          <w:p w14:paraId="5D53853A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2AED97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E9ACCB" w14:textId="7DA4A6FC" w:rsidR="009C514C" w:rsidRPr="005460F2" w:rsidRDefault="00652815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مثانه</w:t>
            </w:r>
          </w:p>
        </w:tc>
      </w:tr>
      <w:tr w:rsidR="009C514C" w:rsidRPr="005460F2" w14:paraId="0DDDF674" w14:textId="77777777" w:rsidTr="00E638C5">
        <w:trPr>
          <w:cantSplit/>
        </w:trPr>
        <w:tc>
          <w:tcPr>
            <w:tcW w:w="794" w:type="dxa"/>
          </w:tcPr>
          <w:p w14:paraId="12367F02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B32201" w14:textId="77777777" w:rsidR="009C514C" w:rsidRPr="005460F2" w:rsidRDefault="009C514C" w:rsidP="009C514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2C55A2" w14:textId="1BDAD9BF" w:rsidR="009C514C" w:rsidRPr="005460F2" w:rsidRDefault="00D24A89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کولورکتال</w:t>
            </w:r>
          </w:p>
        </w:tc>
      </w:tr>
      <w:tr w:rsidR="009C514C" w:rsidRPr="005460F2" w14:paraId="4F018DA4" w14:textId="77777777" w:rsidTr="009C514C">
        <w:trPr>
          <w:cantSplit/>
        </w:trPr>
        <w:tc>
          <w:tcPr>
            <w:tcW w:w="794" w:type="dxa"/>
          </w:tcPr>
          <w:p w14:paraId="17448860" w14:textId="77777777" w:rsidR="009C514C" w:rsidRPr="005460F2" w:rsidRDefault="009C514C" w:rsidP="009C514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B30823F" w14:textId="2652C96B" w:rsidR="009C514C" w:rsidRPr="005460F2" w:rsidRDefault="009C514C" w:rsidP="009C514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9A3B5DB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66823" w:rsidRPr="005460F2" w14:paraId="35FC9D76" w14:textId="77777777" w:rsidTr="009C514C">
        <w:trPr>
          <w:cantSplit/>
        </w:trPr>
        <w:tc>
          <w:tcPr>
            <w:tcW w:w="794" w:type="dxa"/>
            <w:shd w:val="clear" w:color="auto" w:fill="auto"/>
          </w:tcPr>
          <w:p w14:paraId="68844DE6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AD6B5D" w14:textId="37EF854C" w:rsidR="00766823" w:rsidRPr="005460F2" w:rsidRDefault="00766823" w:rsidP="00766823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766823" w:rsidRPr="005460F2" w14:paraId="63D4FF58" w14:textId="77777777" w:rsidTr="009C514C">
        <w:trPr>
          <w:cantSplit/>
        </w:trPr>
        <w:tc>
          <w:tcPr>
            <w:tcW w:w="794" w:type="dxa"/>
          </w:tcPr>
          <w:p w14:paraId="37318711" w14:textId="77777777" w:rsidR="00766823" w:rsidRPr="005460F2" w:rsidRDefault="00766823" w:rsidP="00766823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021770CB" w14:textId="133DBC6A" w:rsidR="00766823" w:rsidRDefault="00766823" w:rsidP="0076682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در برنامه فعلی غربالگری سرطان ها در حال حاضر کدام سرطان مورد غربالگری و پیگیری قرار دارد؟</w:t>
            </w:r>
          </w:p>
          <w:p w14:paraId="584ED883" w14:textId="77777777" w:rsidR="00766823" w:rsidRPr="005460F2" w:rsidRDefault="00766823" w:rsidP="0076682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66823" w:rsidRPr="005460F2" w14:paraId="564D1F4B" w14:textId="77777777" w:rsidTr="009C514C">
        <w:trPr>
          <w:cantSplit/>
        </w:trPr>
        <w:tc>
          <w:tcPr>
            <w:tcW w:w="794" w:type="dxa"/>
          </w:tcPr>
          <w:p w14:paraId="7D54B712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002128" w14:textId="77777777" w:rsidR="00766823" w:rsidRPr="005460F2" w:rsidRDefault="00766823" w:rsidP="007668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E04B97F" w14:textId="67971975" w:rsidR="00766823" w:rsidRPr="005460F2" w:rsidRDefault="00766823" w:rsidP="007668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معده و کولون</w:t>
            </w:r>
          </w:p>
        </w:tc>
      </w:tr>
      <w:tr w:rsidR="00766823" w:rsidRPr="005460F2" w14:paraId="458008C2" w14:textId="77777777" w:rsidTr="009C514C">
        <w:trPr>
          <w:cantSplit/>
        </w:trPr>
        <w:tc>
          <w:tcPr>
            <w:tcW w:w="794" w:type="dxa"/>
          </w:tcPr>
          <w:p w14:paraId="67B65823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601306" w14:textId="77777777" w:rsidR="00766823" w:rsidRPr="005460F2" w:rsidRDefault="00766823" w:rsidP="007668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5C6C4FD" w14:textId="35D63C3E" w:rsidR="00766823" w:rsidRPr="005460F2" w:rsidRDefault="00766823" w:rsidP="007668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پستان و سرویکس</w:t>
            </w:r>
          </w:p>
        </w:tc>
      </w:tr>
      <w:tr w:rsidR="00766823" w:rsidRPr="005460F2" w14:paraId="131ACB37" w14:textId="77777777" w:rsidTr="00E638C5">
        <w:trPr>
          <w:cantSplit/>
        </w:trPr>
        <w:tc>
          <w:tcPr>
            <w:tcW w:w="794" w:type="dxa"/>
          </w:tcPr>
          <w:p w14:paraId="5BDCD510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1E6B7CE" w14:textId="77777777" w:rsidR="00766823" w:rsidRPr="005460F2" w:rsidRDefault="00766823" w:rsidP="007668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263061" w14:textId="39A8E4EA" w:rsidR="00766823" w:rsidRPr="005460F2" w:rsidRDefault="00766823" w:rsidP="007668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پستان و کولون</w:t>
            </w:r>
          </w:p>
        </w:tc>
      </w:tr>
      <w:tr w:rsidR="00766823" w:rsidRPr="005460F2" w14:paraId="18AF5849" w14:textId="77777777" w:rsidTr="009C514C">
        <w:trPr>
          <w:cantSplit/>
        </w:trPr>
        <w:tc>
          <w:tcPr>
            <w:tcW w:w="794" w:type="dxa"/>
          </w:tcPr>
          <w:p w14:paraId="05F2A585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C49D0F" w14:textId="77777777" w:rsidR="00766823" w:rsidRPr="005460F2" w:rsidRDefault="00766823" w:rsidP="00766823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CA15B3" w14:textId="65BE75E8" w:rsidR="00766823" w:rsidRPr="005460F2" w:rsidRDefault="00766823" w:rsidP="007668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ریه و پروستات</w:t>
            </w:r>
          </w:p>
        </w:tc>
      </w:tr>
      <w:tr w:rsidR="00766823" w:rsidRPr="005460F2" w14:paraId="26D8BD1F" w14:textId="77777777" w:rsidTr="009C514C">
        <w:trPr>
          <w:cantSplit/>
        </w:trPr>
        <w:tc>
          <w:tcPr>
            <w:tcW w:w="794" w:type="dxa"/>
          </w:tcPr>
          <w:p w14:paraId="19DA9D59" w14:textId="77777777" w:rsidR="00766823" w:rsidRPr="005460F2" w:rsidRDefault="00766823" w:rsidP="00766823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D314FA" w14:textId="4EA8A150" w:rsidR="00766823" w:rsidRPr="005460F2" w:rsidRDefault="00766823" w:rsidP="0076682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3DC234E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39C9" w:rsidRPr="005460F2" w14:paraId="3B284722" w14:textId="77777777" w:rsidTr="00766823">
        <w:trPr>
          <w:cantSplit/>
        </w:trPr>
        <w:tc>
          <w:tcPr>
            <w:tcW w:w="794" w:type="dxa"/>
            <w:shd w:val="clear" w:color="auto" w:fill="auto"/>
          </w:tcPr>
          <w:p w14:paraId="0F434766" w14:textId="77777777" w:rsidR="00F039C9" w:rsidRPr="005460F2" w:rsidRDefault="00F039C9" w:rsidP="00F03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16C24A" w14:textId="15D62024" w:rsidR="00F039C9" w:rsidRPr="005460F2" w:rsidRDefault="00F039C9" w:rsidP="00F039C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F039C9" w:rsidRPr="005460F2" w14:paraId="6E744275" w14:textId="77777777" w:rsidTr="00766823">
        <w:trPr>
          <w:cantSplit/>
        </w:trPr>
        <w:tc>
          <w:tcPr>
            <w:tcW w:w="794" w:type="dxa"/>
          </w:tcPr>
          <w:p w14:paraId="133DAA50" w14:textId="77777777" w:rsidR="00F039C9" w:rsidRPr="005460F2" w:rsidRDefault="00F039C9" w:rsidP="00F03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3FBB7310" w14:textId="1A1B46A1" w:rsidR="00F039C9" w:rsidRDefault="00F039C9" w:rsidP="00F039C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سوال-شناسایی و ثبت افراد مشکوک تعریف کدام است؟</w:t>
            </w:r>
          </w:p>
          <w:p w14:paraId="153A08E7" w14:textId="77777777" w:rsidR="00F039C9" w:rsidRPr="005460F2" w:rsidRDefault="00F039C9" w:rsidP="00F039C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39C9" w:rsidRPr="005460F2" w14:paraId="77BDE290" w14:textId="77777777" w:rsidTr="00766823">
        <w:trPr>
          <w:cantSplit/>
        </w:trPr>
        <w:tc>
          <w:tcPr>
            <w:tcW w:w="794" w:type="dxa"/>
          </w:tcPr>
          <w:p w14:paraId="7D2679B6" w14:textId="77777777" w:rsidR="00F039C9" w:rsidRPr="005460F2" w:rsidRDefault="00F039C9" w:rsidP="00F039C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183B05" w14:textId="77777777" w:rsidR="00F039C9" w:rsidRPr="005460F2" w:rsidRDefault="00F039C9" w:rsidP="00F039C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9D0B0D" w14:textId="0F4B1EDE" w:rsidR="00F039C9" w:rsidRPr="005460F2" w:rsidRDefault="00F039C9" w:rsidP="00F039C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شناسایی</w:t>
            </w:r>
          </w:p>
        </w:tc>
      </w:tr>
      <w:tr w:rsidR="00F039C9" w:rsidRPr="005460F2" w14:paraId="5A571F6E" w14:textId="77777777" w:rsidTr="00E638C5">
        <w:trPr>
          <w:cantSplit/>
        </w:trPr>
        <w:tc>
          <w:tcPr>
            <w:tcW w:w="794" w:type="dxa"/>
          </w:tcPr>
          <w:p w14:paraId="4AA99D48" w14:textId="77777777" w:rsidR="00F039C9" w:rsidRPr="005460F2" w:rsidRDefault="00F039C9" w:rsidP="00F039C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03AD71" w14:textId="77777777" w:rsidR="00F039C9" w:rsidRPr="005460F2" w:rsidRDefault="00F039C9" w:rsidP="00F039C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021C388" w14:textId="798A409E" w:rsidR="00F039C9" w:rsidRPr="005460F2" w:rsidRDefault="00F039C9" w:rsidP="00F039C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غربالگری</w:t>
            </w:r>
          </w:p>
        </w:tc>
      </w:tr>
      <w:tr w:rsidR="00F039C9" w:rsidRPr="005460F2" w14:paraId="4B01EE47" w14:textId="77777777" w:rsidTr="00766823">
        <w:trPr>
          <w:cantSplit/>
        </w:trPr>
        <w:tc>
          <w:tcPr>
            <w:tcW w:w="794" w:type="dxa"/>
          </w:tcPr>
          <w:p w14:paraId="5B5DB5DF" w14:textId="77777777" w:rsidR="00F039C9" w:rsidRPr="005460F2" w:rsidRDefault="00F039C9" w:rsidP="00F039C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170FF8" w14:textId="77777777" w:rsidR="00F039C9" w:rsidRPr="005460F2" w:rsidRDefault="00F039C9" w:rsidP="00F039C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CC5C68" w14:textId="232D7981" w:rsidR="00F039C9" w:rsidRPr="005460F2" w:rsidRDefault="00F039C9" w:rsidP="00F039C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ارزیابی</w:t>
            </w:r>
          </w:p>
        </w:tc>
      </w:tr>
      <w:tr w:rsidR="00F039C9" w:rsidRPr="005460F2" w14:paraId="3A070F63" w14:textId="77777777" w:rsidTr="00766823">
        <w:trPr>
          <w:cantSplit/>
        </w:trPr>
        <w:tc>
          <w:tcPr>
            <w:tcW w:w="794" w:type="dxa"/>
          </w:tcPr>
          <w:p w14:paraId="241EF43C" w14:textId="77777777" w:rsidR="00F039C9" w:rsidRPr="005460F2" w:rsidRDefault="00F039C9" w:rsidP="00F039C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8C5E7D" w14:textId="77777777" w:rsidR="00F039C9" w:rsidRPr="005460F2" w:rsidRDefault="00F039C9" w:rsidP="00F039C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11C031" w14:textId="05179E74" w:rsidR="00F039C9" w:rsidRPr="005460F2" w:rsidRDefault="00F039C9" w:rsidP="00F039C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ثبت</w:t>
            </w:r>
          </w:p>
        </w:tc>
      </w:tr>
      <w:tr w:rsidR="00F039C9" w:rsidRPr="005460F2" w14:paraId="5C9C744D" w14:textId="77777777" w:rsidTr="00766823">
        <w:trPr>
          <w:cantSplit/>
        </w:trPr>
        <w:tc>
          <w:tcPr>
            <w:tcW w:w="794" w:type="dxa"/>
          </w:tcPr>
          <w:p w14:paraId="3BE61EE8" w14:textId="77777777" w:rsidR="00F039C9" w:rsidRPr="005460F2" w:rsidRDefault="00F039C9" w:rsidP="00F039C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3C913D" w14:textId="22B5C4DC" w:rsidR="00F039C9" w:rsidRPr="005460F2" w:rsidRDefault="00F039C9" w:rsidP="00F039C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9268F1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14:paraId="3E65A634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574BDBB0" w14:textId="77777777"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437DEA9" w14:textId="2CF2FB4E"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D56B21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  <w:r w:rsidR="00D56B21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="00D56B21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D56B21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="00D56B21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="00D56B21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="00D56B21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="00D56B21"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D56B21"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="00D56B21"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1218DE" w:rsidRPr="005460F2" w14:paraId="1F5949EB" w14:textId="77777777" w:rsidTr="00051D42">
        <w:trPr>
          <w:cantSplit/>
        </w:trPr>
        <w:tc>
          <w:tcPr>
            <w:tcW w:w="794" w:type="dxa"/>
          </w:tcPr>
          <w:p w14:paraId="5CA5E431" w14:textId="77777777"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63301AB1" w14:textId="4BDC3346"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56B2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 </w:t>
            </w:r>
            <w:r w:rsidR="004F4BC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خونریزی یک ماه قبل برای کدام سرطان مورد سوال است؟</w:t>
            </w:r>
          </w:p>
          <w:p w14:paraId="477CF1E9" w14:textId="77777777"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14:paraId="1813C0AB" w14:textId="77777777" w:rsidTr="00051D42">
        <w:trPr>
          <w:cantSplit/>
        </w:trPr>
        <w:tc>
          <w:tcPr>
            <w:tcW w:w="794" w:type="dxa"/>
          </w:tcPr>
          <w:p w14:paraId="3F7580C8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DA4C47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AD0E8A" w14:textId="21033E8E" w:rsidR="001218DE" w:rsidRPr="005460F2" w:rsidRDefault="004F4BC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مری</w:t>
            </w:r>
          </w:p>
        </w:tc>
      </w:tr>
      <w:tr w:rsidR="001218DE" w:rsidRPr="005460F2" w14:paraId="3D6CF9D4" w14:textId="77777777" w:rsidTr="00051D42">
        <w:trPr>
          <w:cantSplit/>
        </w:trPr>
        <w:tc>
          <w:tcPr>
            <w:tcW w:w="794" w:type="dxa"/>
          </w:tcPr>
          <w:p w14:paraId="48D30F40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FCEDC1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39E757" w14:textId="13C2519C" w:rsidR="001218DE" w:rsidRPr="005460F2" w:rsidRDefault="004F4BC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مثانه</w:t>
            </w:r>
          </w:p>
        </w:tc>
      </w:tr>
      <w:tr w:rsidR="001218DE" w:rsidRPr="005460F2" w14:paraId="48D872D2" w14:textId="77777777" w:rsidTr="00051D42">
        <w:trPr>
          <w:cantSplit/>
        </w:trPr>
        <w:tc>
          <w:tcPr>
            <w:tcW w:w="794" w:type="dxa"/>
          </w:tcPr>
          <w:p w14:paraId="18B9125C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020CD2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B28D02" w14:textId="04386220" w:rsidR="001218DE" w:rsidRPr="005460F2" w:rsidRDefault="004F4BC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پروستات</w:t>
            </w:r>
          </w:p>
        </w:tc>
      </w:tr>
      <w:tr w:rsidR="001218DE" w:rsidRPr="005460F2" w14:paraId="2185E0E9" w14:textId="77777777" w:rsidTr="00E638C5">
        <w:trPr>
          <w:cantSplit/>
        </w:trPr>
        <w:tc>
          <w:tcPr>
            <w:tcW w:w="794" w:type="dxa"/>
          </w:tcPr>
          <w:p w14:paraId="32B9CE1D" w14:textId="77777777"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D24F0A0" w14:textId="77777777"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D2FE58B" w14:textId="581BA1A4" w:rsidR="001218DE" w:rsidRPr="005460F2" w:rsidRDefault="004F4BC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بزرگ</w:t>
            </w:r>
          </w:p>
        </w:tc>
      </w:tr>
      <w:tr w:rsidR="00051D42" w:rsidRPr="005460F2" w14:paraId="756A5C89" w14:textId="77777777" w:rsidTr="00051D42">
        <w:trPr>
          <w:cantSplit/>
        </w:trPr>
        <w:tc>
          <w:tcPr>
            <w:tcW w:w="794" w:type="dxa"/>
          </w:tcPr>
          <w:p w14:paraId="28121533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C4151A" w14:textId="46072520" w:rsidR="00051D42" w:rsidRPr="005460F2" w:rsidRDefault="00051D42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C6CE8A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51D42" w:rsidRPr="005460F2" w14:paraId="032038DA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49265CA8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BD7AE3" w14:textId="3E48F19F" w:rsidR="00051D42" w:rsidRPr="005460F2" w:rsidRDefault="00051D42" w:rsidP="00051D4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051D42" w:rsidRPr="005460F2" w14:paraId="18DD24BB" w14:textId="77777777" w:rsidTr="00051D42">
        <w:trPr>
          <w:cantSplit/>
        </w:trPr>
        <w:tc>
          <w:tcPr>
            <w:tcW w:w="794" w:type="dxa"/>
          </w:tcPr>
          <w:p w14:paraId="0631A345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395137A8" w14:textId="50D0B414" w:rsidR="00051D4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64DF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-تغییر در اجابت مزاج مربوط به چند ماه در ارزیابی روده بزرگ است؟</w:t>
            </w:r>
          </w:p>
          <w:p w14:paraId="7BD0EB3B" w14:textId="77777777" w:rsidR="00051D42" w:rsidRPr="005460F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51D42" w:rsidRPr="005460F2" w14:paraId="2BA62D53" w14:textId="77777777" w:rsidTr="00051D42">
        <w:trPr>
          <w:cantSplit/>
        </w:trPr>
        <w:tc>
          <w:tcPr>
            <w:tcW w:w="794" w:type="dxa"/>
          </w:tcPr>
          <w:p w14:paraId="76D6DBCB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BAEDFD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48C479" w14:textId="686749DD" w:rsidR="00051D42" w:rsidRPr="005460F2" w:rsidRDefault="00264DFF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ماه گذشته</w:t>
            </w:r>
          </w:p>
        </w:tc>
      </w:tr>
      <w:tr w:rsidR="00051D42" w:rsidRPr="005460F2" w14:paraId="4500A511" w14:textId="77777777" w:rsidTr="00E638C5">
        <w:trPr>
          <w:cantSplit/>
        </w:trPr>
        <w:tc>
          <w:tcPr>
            <w:tcW w:w="794" w:type="dxa"/>
          </w:tcPr>
          <w:p w14:paraId="21259B0D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ABA09A8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1133E6" w14:textId="197361F5" w:rsidR="00051D42" w:rsidRPr="005460F2" w:rsidRDefault="00264DFF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ماه اخیر</w:t>
            </w:r>
          </w:p>
        </w:tc>
      </w:tr>
      <w:tr w:rsidR="00051D42" w:rsidRPr="005460F2" w14:paraId="47D55478" w14:textId="77777777" w:rsidTr="00051D42">
        <w:trPr>
          <w:cantSplit/>
        </w:trPr>
        <w:tc>
          <w:tcPr>
            <w:tcW w:w="794" w:type="dxa"/>
          </w:tcPr>
          <w:p w14:paraId="44C964F4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32AE11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4CC2AE" w14:textId="5B6EDDE8" w:rsidR="00051D42" w:rsidRPr="005460F2" w:rsidRDefault="00264DFF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ماه اخیر</w:t>
            </w:r>
          </w:p>
        </w:tc>
      </w:tr>
      <w:tr w:rsidR="00051D42" w:rsidRPr="005460F2" w14:paraId="565307CD" w14:textId="77777777" w:rsidTr="00051D42">
        <w:trPr>
          <w:cantSplit/>
        </w:trPr>
        <w:tc>
          <w:tcPr>
            <w:tcW w:w="794" w:type="dxa"/>
          </w:tcPr>
          <w:p w14:paraId="5E164F77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F37A33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3B491" w14:textId="6DA3CD95" w:rsidR="00051D42" w:rsidRPr="005460F2" w:rsidRDefault="00264DFF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 اخیر</w:t>
            </w:r>
          </w:p>
        </w:tc>
      </w:tr>
      <w:tr w:rsidR="00051D42" w:rsidRPr="005460F2" w14:paraId="7D8F1F8A" w14:textId="77777777" w:rsidTr="00051D42">
        <w:trPr>
          <w:cantSplit/>
        </w:trPr>
        <w:tc>
          <w:tcPr>
            <w:tcW w:w="794" w:type="dxa"/>
          </w:tcPr>
          <w:p w14:paraId="4A5F173E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0B8236" w14:textId="7EEE6D4E" w:rsidR="00051D42" w:rsidRPr="005460F2" w:rsidRDefault="00051D42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6B9EDB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51D42" w:rsidRPr="005460F2" w14:paraId="2E36624F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55E24832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F88C97" w14:textId="6DB50B78" w:rsidR="00051D42" w:rsidRPr="005460F2" w:rsidRDefault="00051D42" w:rsidP="00051D4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051D42" w:rsidRPr="005460F2" w14:paraId="1A351A37" w14:textId="77777777" w:rsidTr="00051D42">
        <w:trPr>
          <w:cantSplit/>
        </w:trPr>
        <w:tc>
          <w:tcPr>
            <w:tcW w:w="794" w:type="dxa"/>
          </w:tcPr>
          <w:p w14:paraId="7766484A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664068ED" w14:textId="2040734A" w:rsidR="00BD0E8A" w:rsidRDefault="00051D42" w:rsidP="00BD0E8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D0E8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تست هموگلوبین برایکدام سرطان تجویز دارد؟</w:t>
            </w:r>
          </w:p>
          <w:p w14:paraId="7CE28C81" w14:textId="77777777" w:rsidR="00051D42" w:rsidRPr="005460F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51D42" w:rsidRPr="005460F2" w14:paraId="50175471" w14:textId="77777777" w:rsidTr="00051D42">
        <w:trPr>
          <w:cantSplit/>
        </w:trPr>
        <w:tc>
          <w:tcPr>
            <w:tcW w:w="794" w:type="dxa"/>
          </w:tcPr>
          <w:p w14:paraId="023B7272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A23750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30BEE0" w14:textId="78CB00C0" w:rsidR="00051D42" w:rsidRPr="005460F2" w:rsidRDefault="00BD0E8A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کوچک</w:t>
            </w:r>
          </w:p>
        </w:tc>
      </w:tr>
      <w:tr w:rsidR="00051D42" w:rsidRPr="005460F2" w14:paraId="6B21CFE7" w14:textId="77777777" w:rsidTr="00051D42">
        <w:trPr>
          <w:cantSplit/>
        </w:trPr>
        <w:tc>
          <w:tcPr>
            <w:tcW w:w="794" w:type="dxa"/>
          </w:tcPr>
          <w:p w14:paraId="2A0F4E51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3C360B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F21BD0" w14:textId="0A73AE9D" w:rsidR="00051D42" w:rsidRPr="005460F2" w:rsidRDefault="00BD0E8A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معده</w:t>
            </w:r>
          </w:p>
        </w:tc>
      </w:tr>
      <w:tr w:rsidR="00051D42" w:rsidRPr="005460F2" w14:paraId="6AA2816D" w14:textId="77777777" w:rsidTr="00051D42">
        <w:trPr>
          <w:cantSplit/>
        </w:trPr>
        <w:tc>
          <w:tcPr>
            <w:tcW w:w="794" w:type="dxa"/>
          </w:tcPr>
          <w:p w14:paraId="0B31CCDA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8C8B75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CECD2F" w14:textId="29FA5CBC" w:rsidR="00051D42" w:rsidRPr="005460F2" w:rsidRDefault="00BD0E8A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مثانه</w:t>
            </w:r>
          </w:p>
        </w:tc>
      </w:tr>
      <w:tr w:rsidR="00051D42" w:rsidRPr="005460F2" w14:paraId="6E0735D7" w14:textId="77777777" w:rsidTr="00E638C5">
        <w:trPr>
          <w:cantSplit/>
        </w:trPr>
        <w:tc>
          <w:tcPr>
            <w:tcW w:w="794" w:type="dxa"/>
          </w:tcPr>
          <w:p w14:paraId="774C2E73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9EFBA5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28CB2C" w14:textId="25E915DC" w:rsidR="00051D42" w:rsidRPr="005460F2" w:rsidRDefault="00BD0E8A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بزرگ</w:t>
            </w:r>
          </w:p>
        </w:tc>
      </w:tr>
      <w:tr w:rsidR="00051D42" w:rsidRPr="005460F2" w14:paraId="195AE52E" w14:textId="77777777" w:rsidTr="00051D42">
        <w:trPr>
          <w:cantSplit/>
        </w:trPr>
        <w:tc>
          <w:tcPr>
            <w:tcW w:w="794" w:type="dxa"/>
          </w:tcPr>
          <w:p w14:paraId="25A977A9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60604A" w14:textId="52490D4D" w:rsidR="00051D42" w:rsidRPr="005460F2" w:rsidRDefault="00051D42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F16D793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51D42" w:rsidRPr="005460F2" w14:paraId="3A98D078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3A58EF48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E05E93" w14:textId="2CAFAB78" w:rsidR="00051D42" w:rsidRPr="005460F2" w:rsidRDefault="00051D42" w:rsidP="00051D4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051D42" w:rsidRPr="005460F2" w14:paraId="5ABB78D9" w14:textId="77777777" w:rsidTr="00051D42">
        <w:trPr>
          <w:cantSplit/>
        </w:trPr>
        <w:tc>
          <w:tcPr>
            <w:tcW w:w="794" w:type="dxa"/>
          </w:tcPr>
          <w:p w14:paraId="138265BD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C85AFF2" w14:textId="63F30899" w:rsidR="00051D4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353B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کولونوسکوپی در چه جنسی انجام می گیرد؟</w:t>
            </w:r>
          </w:p>
          <w:p w14:paraId="7FBB97CC" w14:textId="77777777" w:rsidR="00051D42" w:rsidRPr="005460F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51D42" w:rsidRPr="005460F2" w14:paraId="6E619C09" w14:textId="77777777" w:rsidTr="00051D42">
        <w:trPr>
          <w:cantSplit/>
        </w:trPr>
        <w:tc>
          <w:tcPr>
            <w:tcW w:w="794" w:type="dxa"/>
          </w:tcPr>
          <w:p w14:paraId="651813E4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C003B8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5B8747" w14:textId="0CBF96CC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</w:t>
            </w:r>
          </w:p>
        </w:tc>
      </w:tr>
      <w:tr w:rsidR="00051D42" w:rsidRPr="005460F2" w14:paraId="342E576B" w14:textId="77777777" w:rsidTr="00051D42">
        <w:trPr>
          <w:cantSplit/>
        </w:trPr>
        <w:tc>
          <w:tcPr>
            <w:tcW w:w="794" w:type="dxa"/>
          </w:tcPr>
          <w:p w14:paraId="31ABFF07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638FD4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917B27" w14:textId="09C39779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کودکان دختر</w:t>
            </w:r>
          </w:p>
        </w:tc>
      </w:tr>
      <w:tr w:rsidR="00051D42" w:rsidRPr="005460F2" w14:paraId="64107FF8" w14:textId="77777777" w:rsidTr="00051D42">
        <w:trPr>
          <w:cantSplit/>
        </w:trPr>
        <w:tc>
          <w:tcPr>
            <w:tcW w:w="794" w:type="dxa"/>
          </w:tcPr>
          <w:p w14:paraId="70DC6BF3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263F70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5C96C2" w14:textId="0762E093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کودکان پسر</w:t>
            </w:r>
          </w:p>
        </w:tc>
      </w:tr>
      <w:tr w:rsidR="00051D42" w:rsidRPr="005460F2" w14:paraId="72B4D377" w14:textId="77777777" w:rsidTr="00E638C5">
        <w:trPr>
          <w:cantSplit/>
        </w:trPr>
        <w:tc>
          <w:tcPr>
            <w:tcW w:w="794" w:type="dxa"/>
          </w:tcPr>
          <w:p w14:paraId="680A31B8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A225DDF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7821C8" w14:textId="2332A230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دو جنس زن و مرد</w:t>
            </w:r>
          </w:p>
        </w:tc>
      </w:tr>
      <w:tr w:rsidR="00051D42" w:rsidRPr="005460F2" w14:paraId="7E4CFBB2" w14:textId="77777777" w:rsidTr="00051D42">
        <w:trPr>
          <w:cantSplit/>
        </w:trPr>
        <w:tc>
          <w:tcPr>
            <w:tcW w:w="794" w:type="dxa"/>
          </w:tcPr>
          <w:p w14:paraId="1E2165F5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5126DF" w14:textId="3E501309" w:rsidR="00051D42" w:rsidRPr="005460F2" w:rsidRDefault="00051D42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A60CED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51D42" w:rsidRPr="005460F2" w14:paraId="36637017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1EEB92D4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6C9380" w14:textId="0237EF8C" w:rsidR="00051D42" w:rsidRPr="005460F2" w:rsidRDefault="00051D42" w:rsidP="00051D4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051D42" w:rsidRPr="005460F2" w14:paraId="09F69F6B" w14:textId="77777777" w:rsidTr="00051D42">
        <w:trPr>
          <w:cantSplit/>
        </w:trPr>
        <w:tc>
          <w:tcPr>
            <w:tcW w:w="794" w:type="dxa"/>
          </w:tcPr>
          <w:p w14:paraId="1FCFECFD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06C35618" w14:textId="1CA8D8F6" w:rsidR="00051D4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353B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اقدام سطح 2 در غربالگری سرطان روده بزرگ کدام است؟</w:t>
            </w:r>
          </w:p>
          <w:p w14:paraId="0ECA8255" w14:textId="77777777" w:rsidR="00051D42" w:rsidRPr="005460F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51D42" w:rsidRPr="005460F2" w14:paraId="3A652C1E" w14:textId="77777777" w:rsidTr="00051D42">
        <w:trPr>
          <w:cantSplit/>
        </w:trPr>
        <w:tc>
          <w:tcPr>
            <w:tcW w:w="794" w:type="dxa"/>
          </w:tcPr>
          <w:p w14:paraId="554E899C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021949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90E9C7" w14:textId="5FA8C952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سونوگرافی</w:t>
            </w:r>
          </w:p>
        </w:tc>
      </w:tr>
      <w:tr w:rsidR="00051D42" w:rsidRPr="005460F2" w14:paraId="2B90A12C" w14:textId="77777777" w:rsidTr="00051D42">
        <w:trPr>
          <w:cantSplit/>
        </w:trPr>
        <w:tc>
          <w:tcPr>
            <w:tcW w:w="794" w:type="dxa"/>
          </w:tcPr>
          <w:p w14:paraId="565A56E9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C50494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4D9D19" w14:textId="1E85DAAE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پت اسکن</w:t>
            </w:r>
          </w:p>
        </w:tc>
      </w:tr>
      <w:tr w:rsidR="00051D42" w:rsidRPr="005460F2" w14:paraId="73C60AD4" w14:textId="77777777" w:rsidTr="00E638C5">
        <w:trPr>
          <w:cantSplit/>
        </w:trPr>
        <w:tc>
          <w:tcPr>
            <w:tcW w:w="794" w:type="dxa"/>
          </w:tcPr>
          <w:p w14:paraId="6683EDB3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E42C843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09A32F" w14:textId="0BF57B39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کولونوسکوپی</w:t>
            </w:r>
          </w:p>
        </w:tc>
      </w:tr>
      <w:tr w:rsidR="00051D42" w:rsidRPr="005460F2" w14:paraId="31D94263" w14:textId="77777777" w:rsidTr="00051D42">
        <w:trPr>
          <w:cantSplit/>
        </w:trPr>
        <w:tc>
          <w:tcPr>
            <w:tcW w:w="794" w:type="dxa"/>
          </w:tcPr>
          <w:p w14:paraId="0F9A4F2B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DBEAAE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8C6E8AE" w14:textId="38E7BA20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ماموگرافی</w:t>
            </w:r>
          </w:p>
        </w:tc>
      </w:tr>
      <w:tr w:rsidR="00051D42" w:rsidRPr="005460F2" w14:paraId="21A43106" w14:textId="77777777" w:rsidTr="00051D42">
        <w:trPr>
          <w:cantSplit/>
        </w:trPr>
        <w:tc>
          <w:tcPr>
            <w:tcW w:w="794" w:type="dxa"/>
          </w:tcPr>
          <w:p w14:paraId="76D4AE5F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326D9E" w14:textId="3857D9CF" w:rsidR="00051D42" w:rsidRPr="005460F2" w:rsidRDefault="00051D42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2F978D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51D42" w:rsidRPr="005460F2" w14:paraId="4B279E27" w14:textId="77777777" w:rsidTr="00051D42">
        <w:trPr>
          <w:cantSplit/>
        </w:trPr>
        <w:tc>
          <w:tcPr>
            <w:tcW w:w="794" w:type="dxa"/>
            <w:shd w:val="clear" w:color="auto" w:fill="auto"/>
          </w:tcPr>
          <w:p w14:paraId="279E8D47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9EB237" w14:textId="4BC03EEF" w:rsidR="00051D42" w:rsidRPr="005460F2" w:rsidRDefault="00051D42" w:rsidP="00051D4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051D42" w:rsidRPr="005460F2" w14:paraId="7AF4957F" w14:textId="77777777" w:rsidTr="00051D42">
        <w:trPr>
          <w:cantSplit/>
        </w:trPr>
        <w:tc>
          <w:tcPr>
            <w:tcW w:w="794" w:type="dxa"/>
          </w:tcPr>
          <w:p w14:paraId="49EB2485" w14:textId="77777777" w:rsidR="00051D42" w:rsidRPr="005460F2" w:rsidRDefault="00051D42" w:rsidP="00051D4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5CE4E0CD" w14:textId="2C868B9B" w:rsidR="00051D4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B353B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خواندن نتیجه تست فیت چقدر زمان مکث دارد؟</w:t>
            </w:r>
          </w:p>
          <w:p w14:paraId="5390F42F" w14:textId="77777777" w:rsidR="00051D42" w:rsidRPr="005460F2" w:rsidRDefault="00051D42" w:rsidP="00051D4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51D42" w:rsidRPr="005460F2" w14:paraId="1D6865A9" w14:textId="77777777" w:rsidTr="00051D42">
        <w:trPr>
          <w:cantSplit/>
        </w:trPr>
        <w:tc>
          <w:tcPr>
            <w:tcW w:w="794" w:type="dxa"/>
          </w:tcPr>
          <w:p w14:paraId="141834F5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44C61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E319FA" w14:textId="60B95437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دقیقه</w:t>
            </w:r>
          </w:p>
        </w:tc>
      </w:tr>
      <w:tr w:rsidR="00051D42" w:rsidRPr="005460F2" w14:paraId="05164CAD" w14:textId="77777777" w:rsidTr="00051D42">
        <w:trPr>
          <w:cantSplit/>
        </w:trPr>
        <w:tc>
          <w:tcPr>
            <w:tcW w:w="794" w:type="dxa"/>
          </w:tcPr>
          <w:p w14:paraId="4910D611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F12391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EEE3FE7" w14:textId="5BFAA6B5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 دقیقه</w:t>
            </w:r>
          </w:p>
        </w:tc>
      </w:tr>
      <w:tr w:rsidR="00051D42" w:rsidRPr="005460F2" w14:paraId="513A4BB5" w14:textId="77777777" w:rsidTr="00E638C5">
        <w:trPr>
          <w:cantSplit/>
        </w:trPr>
        <w:tc>
          <w:tcPr>
            <w:tcW w:w="794" w:type="dxa"/>
          </w:tcPr>
          <w:p w14:paraId="43882E76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A6B45C0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05FAB44" w14:textId="187C818F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دقیقه</w:t>
            </w:r>
          </w:p>
        </w:tc>
      </w:tr>
      <w:tr w:rsidR="00051D42" w:rsidRPr="005460F2" w14:paraId="24E6C671" w14:textId="77777777" w:rsidTr="00051D42">
        <w:trPr>
          <w:cantSplit/>
        </w:trPr>
        <w:tc>
          <w:tcPr>
            <w:tcW w:w="794" w:type="dxa"/>
          </w:tcPr>
          <w:p w14:paraId="44775032" w14:textId="77777777" w:rsidR="00051D42" w:rsidRPr="005460F2" w:rsidRDefault="00051D42" w:rsidP="00051D4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4C6827" w14:textId="77777777" w:rsidR="00051D42" w:rsidRPr="005460F2" w:rsidRDefault="00051D42" w:rsidP="00051D4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447FC6" w14:textId="38964D37" w:rsidR="00051D42" w:rsidRPr="005460F2" w:rsidRDefault="00B353BD" w:rsidP="00051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دقیقه</w:t>
            </w:r>
          </w:p>
        </w:tc>
      </w:tr>
      <w:tr w:rsidR="00DE2E8A" w:rsidRPr="005460F2" w14:paraId="2139E9A3" w14:textId="77777777" w:rsidTr="00051D42">
        <w:trPr>
          <w:cantSplit/>
        </w:trPr>
        <w:tc>
          <w:tcPr>
            <w:tcW w:w="794" w:type="dxa"/>
          </w:tcPr>
          <w:p w14:paraId="4457AC1A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2722D1F" w14:textId="03129053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5C4D0EE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E2E8A" w:rsidRPr="005460F2" w14:paraId="19115E7A" w14:textId="77777777" w:rsidTr="00DE2E8A">
        <w:trPr>
          <w:cantSplit/>
        </w:trPr>
        <w:tc>
          <w:tcPr>
            <w:tcW w:w="794" w:type="dxa"/>
            <w:shd w:val="clear" w:color="auto" w:fill="auto"/>
          </w:tcPr>
          <w:p w14:paraId="2A901593" w14:textId="77777777" w:rsidR="00DE2E8A" w:rsidRPr="005460F2" w:rsidRDefault="00DE2E8A" w:rsidP="00DE2E8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987D71" w14:textId="7FE510D6" w:rsidR="00DE2E8A" w:rsidRPr="005460F2" w:rsidRDefault="00DE2E8A" w:rsidP="00DE2E8A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E2E8A" w:rsidRPr="005460F2" w14:paraId="7F5DF6CB" w14:textId="77777777" w:rsidTr="00DE2E8A">
        <w:trPr>
          <w:cantSplit/>
        </w:trPr>
        <w:tc>
          <w:tcPr>
            <w:tcW w:w="794" w:type="dxa"/>
          </w:tcPr>
          <w:p w14:paraId="4A621CB3" w14:textId="77777777" w:rsidR="00DE2E8A" w:rsidRPr="005460F2" w:rsidRDefault="00DE2E8A" w:rsidP="00DE2E8A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30F3E994" w14:textId="6F5C6106" w:rsidR="00DE2E8A" w:rsidRDefault="00DE2E8A" w:rsidP="00DE2E8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سوال-چند علامت در روی نوار تست فیت وجود دارد؟</w:t>
            </w:r>
          </w:p>
          <w:p w14:paraId="1854917C" w14:textId="77777777" w:rsidR="00DE2E8A" w:rsidRPr="005460F2" w:rsidRDefault="00DE2E8A" w:rsidP="00DE2E8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E2E8A" w:rsidRPr="005460F2" w14:paraId="4C876242" w14:textId="77777777" w:rsidTr="00DE2E8A">
        <w:trPr>
          <w:cantSplit/>
        </w:trPr>
        <w:tc>
          <w:tcPr>
            <w:tcW w:w="794" w:type="dxa"/>
          </w:tcPr>
          <w:p w14:paraId="52D1C527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85494D" w14:textId="77777777" w:rsidR="00DE2E8A" w:rsidRPr="005460F2" w:rsidRDefault="00DE2E8A" w:rsidP="00DE2E8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59EA8A" w14:textId="7C10E0C9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علامت</w:t>
            </w:r>
          </w:p>
        </w:tc>
      </w:tr>
      <w:tr w:rsidR="00DE2E8A" w:rsidRPr="005460F2" w14:paraId="7E214BF3" w14:textId="77777777" w:rsidTr="00DE2E8A">
        <w:trPr>
          <w:cantSplit/>
        </w:trPr>
        <w:tc>
          <w:tcPr>
            <w:tcW w:w="794" w:type="dxa"/>
          </w:tcPr>
          <w:p w14:paraId="00D16BAD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1C7C53" w14:textId="77777777" w:rsidR="00DE2E8A" w:rsidRPr="005460F2" w:rsidRDefault="00DE2E8A" w:rsidP="00DE2E8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8DA6A00" w14:textId="49C312D7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علامت</w:t>
            </w:r>
          </w:p>
        </w:tc>
      </w:tr>
      <w:tr w:rsidR="00DE2E8A" w:rsidRPr="005460F2" w14:paraId="733E43C7" w14:textId="77777777" w:rsidTr="00DE2E8A">
        <w:trPr>
          <w:cantSplit/>
        </w:trPr>
        <w:tc>
          <w:tcPr>
            <w:tcW w:w="794" w:type="dxa"/>
          </w:tcPr>
          <w:p w14:paraId="5E6BB431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ECB302" w14:textId="77777777" w:rsidR="00DE2E8A" w:rsidRPr="005460F2" w:rsidRDefault="00DE2E8A" w:rsidP="00DE2E8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9C538D" w14:textId="3604C79F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علامتی وجود ندارد</w:t>
            </w:r>
          </w:p>
        </w:tc>
      </w:tr>
      <w:tr w:rsidR="00DE2E8A" w:rsidRPr="005460F2" w14:paraId="267D21CF" w14:textId="77777777" w:rsidTr="00E638C5">
        <w:trPr>
          <w:cantSplit/>
        </w:trPr>
        <w:tc>
          <w:tcPr>
            <w:tcW w:w="794" w:type="dxa"/>
          </w:tcPr>
          <w:p w14:paraId="36BB174A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2793E3C" w14:textId="77777777" w:rsidR="00DE2E8A" w:rsidRPr="005460F2" w:rsidRDefault="00DE2E8A" w:rsidP="00DE2E8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556128" w14:textId="0FB48DEB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علامت</w:t>
            </w:r>
          </w:p>
        </w:tc>
      </w:tr>
      <w:tr w:rsidR="00DE2E8A" w:rsidRPr="005460F2" w14:paraId="0419E01E" w14:textId="77777777" w:rsidTr="00DE2E8A">
        <w:trPr>
          <w:cantSplit/>
        </w:trPr>
        <w:tc>
          <w:tcPr>
            <w:tcW w:w="794" w:type="dxa"/>
          </w:tcPr>
          <w:p w14:paraId="2986D9B8" w14:textId="77777777" w:rsidR="00DE2E8A" w:rsidRPr="005460F2" w:rsidRDefault="00DE2E8A" w:rsidP="00DE2E8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5B2151" w14:textId="63BC3AEC" w:rsidR="00DE2E8A" w:rsidRPr="005460F2" w:rsidRDefault="00DE2E8A" w:rsidP="00DE2E8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FB7A18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2E756083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72BBE46C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36E82A" w14:textId="5409B2C7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7B2A191D" w14:textId="77777777" w:rsidTr="00225FAB">
        <w:trPr>
          <w:cantSplit/>
        </w:trPr>
        <w:tc>
          <w:tcPr>
            <w:tcW w:w="794" w:type="dxa"/>
          </w:tcPr>
          <w:p w14:paraId="68043F7A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0E3D0C98" w14:textId="400E4D8F" w:rsidR="00225FAB" w:rsidRP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Arial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خونریزی رکتال در مدت چه زمان اخیرا در سرطان روده بزرگ بررسی می شد</w:t>
            </w:r>
            <w:r>
              <w:rPr>
                <w:rStyle w:val="StyleComplexNazanin"/>
                <w:rFonts w:asciiTheme="majorBidi" w:hAnsiTheme="majorBidi" w:cs="Arial" w:hint="cs"/>
                <w:rtl/>
                <w:lang w:bidi="fa-IR"/>
              </w:rPr>
              <w:t>؟</w:t>
            </w:r>
          </w:p>
          <w:p w14:paraId="693A4305" w14:textId="58287BD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0E387F0C" w14:textId="77777777" w:rsidTr="00225FAB">
        <w:trPr>
          <w:cantSplit/>
        </w:trPr>
        <w:tc>
          <w:tcPr>
            <w:tcW w:w="794" w:type="dxa"/>
          </w:tcPr>
          <w:p w14:paraId="191268DF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4DE5E3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791C1E" w14:textId="5338A2E4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ماه اخیر</w:t>
            </w:r>
          </w:p>
        </w:tc>
      </w:tr>
      <w:tr w:rsidR="00225FAB" w:rsidRPr="005460F2" w14:paraId="3040C7F5" w14:textId="77777777" w:rsidTr="00225FAB">
        <w:trPr>
          <w:cantSplit/>
        </w:trPr>
        <w:tc>
          <w:tcPr>
            <w:tcW w:w="794" w:type="dxa"/>
          </w:tcPr>
          <w:p w14:paraId="286EA22A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4FDE94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1AABE2" w14:textId="4B9975F9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ماه اخیر</w:t>
            </w:r>
          </w:p>
        </w:tc>
      </w:tr>
      <w:tr w:rsidR="00225FAB" w:rsidRPr="005460F2" w14:paraId="5CB67EA7" w14:textId="77777777" w:rsidTr="00225FAB">
        <w:trPr>
          <w:cantSplit/>
        </w:trPr>
        <w:tc>
          <w:tcPr>
            <w:tcW w:w="794" w:type="dxa"/>
          </w:tcPr>
          <w:p w14:paraId="4043C717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3982F8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620DC1" w14:textId="0329B7CF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بررسی نمی شود</w:t>
            </w:r>
          </w:p>
        </w:tc>
      </w:tr>
      <w:tr w:rsidR="00225FAB" w:rsidRPr="005460F2" w14:paraId="50E6F0AC" w14:textId="77777777" w:rsidTr="00E638C5">
        <w:trPr>
          <w:cantSplit/>
        </w:trPr>
        <w:tc>
          <w:tcPr>
            <w:tcW w:w="794" w:type="dxa"/>
          </w:tcPr>
          <w:p w14:paraId="6025BFD5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3D2F30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4811FC" w14:textId="64CB6193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ماه اخیر</w:t>
            </w:r>
          </w:p>
        </w:tc>
      </w:tr>
      <w:tr w:rsidR="00225FAB" w:rsidRPr="005460F2" w14:paraId="1E4672EE" w14:textId="77777777" w:rsidTr="00225FAB">
        <w:trPr>
          <w:cantSplit/>
        </w:trPr>
        <w:tc>
          <w:tcPr>
            <w:tcW w:w="794" w:type="dxa"/>
          </w:tcPr>
          <w:p w14:paraId="46ABE7B3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4A979" w14:textId="62E18159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FB3E47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0C47008C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03514297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7450A7" w14:textId="2826F3B4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313B2E0C" w14:textId="77777777" w:rsidTr="00225FAB">
        <w:trPr>
          <w:cantSplit/>
        </w:trPr>
        <w:tc>
          <w:tcPr>
            <w:tcW w:w="794" w:type="dxa"/>
          </w:tcPr>
          <w:p w14:paraId="1AECB83A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066459D9" w14:textId="6C7CBB41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B7EF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در نمونه گیری در سرطان کولورکتال از چند قسمت توده مدفوع ذره توسط قطره چکان برداشته می شود؟</w:t>
            </w:r>
          </w:p>
          <w:p w14:paraId="52D785F7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3E3C2E50" w14:textId="77777777" w:rsidTr="00225FAB">
        <w:trPr>
          <w:cantSplit/>
        </w:trPr>
        <w:tc>
          <w:tcPr>
            <w:tcW w:w="794" w:type="dxa"/>
          </w:tcPr>
          <w:p w14:paraId="4662499E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AF0246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F70309" w14:textId="194E1D4E" w:rsidR="00225FAB" w:rsidRPr="005460F2" w:rsidRDefault="006B7EF5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ناحیه</w:t>
            </w:r>
          </w:p>
        </w:tc>
      </w:tr>
      <w:tr w:rsidR="00225FAB" w:rsidRPr="005460F2" w14:paraId="07C5F5AA" w14:textId="77777777" w:rsidTr="00E638C5">
        <w:trPr>
          <w:cantSplit/>
        </w:trPr>
        <w:tc>
          <w:tcPr>
            <w:tcW w:w="794" w:type="dxa"/>
          </w:tcPr>
          <w:p w14:paraId="25C975D3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CB9F36C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4BC52EC" w14:textId="00424812" w:rsidR="00225FAB" w:rsidRPr="005460F2" w:rsidRDefault="006B7EF5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ناحیه</w:t>
            </w:r>
          </w:p>
        </w:tc>
      </w:tr>
      <w:tr w:rsidR="00225FAB" w:rsidRPr="005460F2" w14:paraId="4997F90A" w14:textId="77777777" w:rsidTr="00225FAB">
        <w:trPr>
          <w:cantSplit/>
        </w:trPr>
        <w:tc>
          <w:tcPr>
            <w:tcW w:w="794" w:type="dxa"/>
          </w:tcPr>
          <w:p w14:paraId="506E2AA3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668BAE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094B3B" w14:textId="25A5EEA9" w:rsidR="00225FAB" w:rsidRPr="005460F2" w:rsidRDefault="006B7EF5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ناحیه</w:t>
            </w:r>
          </w:p>
        </w:tc>
      </w:tr>
      <w:tr w:rsidR="00225FAB" w:rsidRPr="005460F2" w14:paraId="1A4E1005" w14:textId="77777777" w:rsidTr="00225FAB">
        <w:trPr>
          <w:cantSplit/>
        </w:trPr>
        <w:tc>
          <w:tcPr>
            <w:tcW w:w="794" w:type="dxa"/>
          </w:tcPr>
          <w:p w14:paraId="6639CFF8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EC470B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6E44B1" w14:textId="296D3B8C" w:rsidR="00225FAB" w:rsidRPr="005460F2" w:rsidRDefault="006B7EF5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ناحیه</w:t>
            </w:r>
          </w:p>
        </w:tc>
      </w:tr>
      <w:tr w:rsidR="00225FAB" w:rsidRPr="005460F2" w14:paraId="6DB68526" w14:textId="77777777" w:rsidTr="00225FAB">
        <w:trPr>
          <w:cantSplit/>
        </w:trPr>
        <w:tc>
          <w:tcPr>
            <w:tcW w:w="794" w:type="dxa"/>
          </w:tcPr>
          <w:p w14:paraId="3FC961DD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BC3128" w14:textId="6D996402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0E1EF6CC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4EEAA7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630EF744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2A869C1C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5030C996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B2702E" w14:textId="69A42ACC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7FFB1B5C" w14:textId="77777777" w:rsidTr="00225FAB">
        <w:trPr>
          <w:cantSplit/>
        </w:trPr>
        <w:tc>
          <w:tcPr>
            <w:tcW w:w="794" w:type="dxa"/>
          </w:tcPr>
          <w:p w14:paraId="091F9A58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C70CFFA" w14:textId="5B821969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6B7EF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47729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معاینه اولیه ماما معاینه پستان توسط چه دستگاهی انجام می گیرد؟</w:t>
            </w:r>
          </w:p>
          <w:p w14:paraId="2EE77187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31DA1F25" w14:textId="77777777" w:rsidTr="00E638C5">
        <w:trPr>
          <w:cantSplit/>
        </w:trPr>
        <w:tc>
          <w:tcPr>
            <w:tcW w:w="794" w:type="dxa"/>
          </w:tcPr>
          <w:p w14:paraId="5F559806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1B604E7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E7133E" w14:textId="2C7D828A" w:rsidR="00225FAB" w:rsidRPr="005460F2" w:rsidRDefault="0047729D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 های ماما</w:t>
            </w:r>
          </w:p>
        </w:tc>
      </w:tr>
      <w:tr w:rsidR="00225FAB" w:rsidRPr="005460F2" w14:paraId="39346A51" w14:textId="77777777" w:rsidTr="00225FAB">
        <w:trPr>
          <w:cantSplit/>
        </w:trPr>
        <w:tc>
          <w:tcPr>
            <w:tcW w:w="794" w:type="dxa"/>
          </w:tcPr>
          <w:p w14:paraId="17E99E65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E34E5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F03BD7" w14:textId="608BF970" w:rsidR="00225FAB" w:rsidRPr="005460F2" w:rsidRDefault="0047729D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دستگاه سونوگرافی</w:t>
            </w:r>
          </w:p>
        </w:tc>
      </w:tr>
      <w:tr w:rsidR="00225FAB" w:rsidRPr="005460F2" w14:paraId="6994E0D4" w14:textId="77777777" w:rsidTr="00225FAB">
        <w:trPr>
          <w:cantSplit/>
        </w:trPr>
        <w:tc>
          <w:tcPr>
            <w:tcW w:w="794" w:type="dxa"/>
          </w:tcPr>
          <w:p w14:paraId="2ADF7CA5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BD89E6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603318" w14:textId="3AACEB13" w:rsidR="00225FAB" w:rsidRPr="005460F2" w:rsidRDefault="0047729D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دستگاه ماموگرافی</w:t>
            </w:r>
          </w:p>
        </w:tc>
      </w:tr>
      <w:tr w:rsidR="00225FAB" w:rsidRPr="005460F2" w14:paraId="1966F5AE" w14:textId="77777777" w:rsidTr="00225FAB">
        <w:trPr>
          <w:cantSplit/>
        </w:trPr>
        <w:tc>
          <w:tcPr>
            <w:tcW w:w="794" w:type="dxa"/>
          </w:tcPr>
          <w:p w14:paraId="0F821F4D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DF7913C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8B707A" w14:textId="47960C58" w:rsidR="00225FAB" w:rsidRPr="005460F2" w:rsidRDefault="0047729D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 خود فرد</w:t>
            </w:r>
          </w:p>
        </w:tc>
      </w:tr>
      <w:tr w:rsidR="00225FAB" w:rsidRPr="005460F2" w14:paraId="56BD4867" w14:textId="77777777" w:rsidTr="00225FAB">
        <w:trPr>
          <w:cantSplit/>
        </w:trPr>
        <w:tc>
          <w:tcPr>
            <w:tcW w:w="794" w:type="dxa"/>
          </w:tcPr>
          <w:p w14:paraId="1DEBC358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8B1C41B" w14:textId="269587FE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68F765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49214FAD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38BC39DB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045443" w14:textId="2C3FFD67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3AD1C497" w14:textId="77777777" w:rsidTr="00225FAB">
        <w:trPr>
          <w:cantSplit/>
        </w:trPr>
        <w:tc>
          <w:tcPr>
            <w:tcW w:w="794" w:type="dxa"/>
          </w:tcPr>
          <w:p w14:paraId="1DFA88AD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2F5A0CBF" w14:textId="3006F87E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4845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-ارزیابی جامع در سرطان پستانشامل کدام است؟</w:t>
            </w:r>
          </w:p>
          <w:p w14:paraId="2CA7C232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47489177" w14:textId="77777777" w:rsidTr="00225FAB">
        <w:trPr>
          <w:cantSplit/>
        </w:trPr>
        <w:tc>
          <w:tcPr>
            <w:tcW w:w="794" w:type="dxa"/>
          </w:tcPr>
          <w:p w14:paraId="1C6FB930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20223C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CCE0953" w14:textId="4798FFEE" w:rsidR="00225FAB" w:rsidRPr="005460F2" w:rsidRDefault="0048455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شرح حال فرد</w:t>
            </w:r>
          </w:p>
        </w:tc>
      </w:tr>
      <w:tr w:rsidR="00225FAB" w:rsidRPr="005460F2" w14:paraId="0D95013F" w14:textId="77777777" w:rsidTr="00225FAB">
        <w:trPr>
          <w:cantSplit/>
        </w:trPr>
        <w:tc>
          <w:tcPr>
            <w:tcW w:w="794" w:type="dxa"/>
          </w:tcPr>
          <w:p w14:paraId="460153AD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F3FEB2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7ECD41" w14:textId="4A792B8B" w:rsidR="00225FAB" w:rsidRPr="005460F2" w:rsidRDefault="0048455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فردی خود فرد</w:t>
            </w:r>
          </w:p>
        </w:tc>
      </w:tr>
      <w:tr w:rsidR="00225FAB" w:rsidRPr="005460F2" w14:paraId="179AA17F" w14:textId="77777777" w:rsidTr="00225FAB">
        <w:trPr>
          <w:cantSplit/>
        </w:trPr>
        <w:tc>
          <w:tcPr>
            <w:tcW w:w="794" w:type="dxa"/>
          </w:tcPr>
          <w:p w14:paraId="285D7E11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BA2426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0994B4" w14:textId="17AE360F" w:rsidR="00225FAB" w:rsidRPr="005460F2" w:rsidRDefault="0048455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مادر و خواهر فرد</w:t>
            </w:r>
          </w:p>
        </w:tc>
      </w:tr>
      <w:tr w:rsidR="00225FAB" w:rsidRPr="005460F2" w14:paraId="3155C47F" w14:textId="77777777" w:rsidTr="00E638C5">
        <w:trPr>
          <w:cantSplit/>
        </w:trPr>
        <w:tc>
          <w:tcPr>
            <w:tcW w:w="794" w:type="dxa"/>
          </w:tcPr>
          <w:p w14:paraId="22325264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F8F8437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D03388" w14:textId="4719276E" w:rsidR="00225FAB" w:rsidRPr="005460F2" w:rsidRDefault="0048455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شرح حال فرد- معاینه- سوابق پزشکی فردی و خانوادگی</w:t>
            </w:r>
          </w:p>
        </w:tc>
      </w:tr>
      <w:tr w:rsidR="00225FAB" w:rsidRPr="005460F2" w14:paraId="3D79A4EA" w14:textId="77777777" w:rsidTr="00225FAB">
        <w:trPr>
          <w:cantSplit/>
        </w:trPr>
        <w:tc>
          <w:tcPr>
            <w:tcW w:w="794" w:type="dxa"/>
          </w:tcPr>
          <w:p w14:paraId="425FF8AE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6D3FC0E" w14:textId="1EA2473F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EB87A59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65DF3169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063AA444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2BC88F7" w14:textId="26CCAC8F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54D78AA2" w14:textId="77777777" w:rsidTr="00225FAB">
        <w:trPr>
          <w:cantSplit/>
        </w:trPr>
        <w:tc>
          <w:tcPr>
            <w:tcW w:w="794" w:type="dxa"/>
          </w:tcPr>
          <w:p w14:paraId="3E778680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0A6FB1EC" w14:textId="50C9198D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F603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آموزش حودمراقبتی در سرطان پستان چه زمان در اریابی اتفاق می افتد؟</w:t>
            </w:r>
          </w:p>
          <w:p w14:paraId="7A0960E8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2CEB9DC7" w14:textId="77777777" w:rsidTr="00225FAB">
        <w:trPr>
          <w:cantSplit/>
        </w:trPr>
        <w:tc>
          <w:tcPr>
            <w:tcW w:w="794" w:type="dxa"/>
          </w:tcPr>
          <w:p w14:paraId="6BEE477C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3949B2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3CD1000" w14:textId="45EBFD9B" w:rsidR="00225FAB" w:rsidRPr="005460F2" w:rsidRDefault="00AF603A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 تشخیص نهایی طبیعی است</w:t>
            </w:r>
          </w:p>
        </w:tc>
      </w:tr>
      <w:tr w:rsidR="00225FAB" w:rsidRPr="005460F2" w14:paraId="414805D1" w14:textId="77777777" w:rsidTr="00E638C5">
        <w:trPr>
          <w:cantSplit/>
        </w:trPr>
        <w:tc>
          <w:tcPr>
            <w:tcW w:w="794" w:type="dxa"/>
          </w:tcPr>
          <w:p w14:paraId="6610A399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761094A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AE1427" w14:textId="6E4897C5" w:rsidR="00225FAB" w:rsidRPr="005460F2" w:rsidRDefault="00AF603A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 تشخیص نهایی خوش خیم و طبیعی است</w:t>
            </w:r>
          </w:p>
        </w:tc>
      </w:tr>
      <w:tr w:rsidR="00225FAB" w:rsidRPr="005460F2" w14:paraId="47E08E31" w14:textId="77777777" w:rsidTr="00225FAB">
        <w:trPr>
          <w:cantSplit/>
        </w:trPr>
        <w:tc>
          <w:tcPr>
            <w:tcW w:w="794" w:type="dxa"/>
          </w:tcPr>
          <w:p w14:paraId="0314011D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7B7560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52B46C" w14:textId="3653FE02" w:rsidR="00225FAB" w:rsidRPr="005460F2" w:rsidRDefault="00AF603A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 کیست وجود دارد</w:t>
            </w:r>
          </w:p>
        </w:tc>
      </w:tr>
      <w:tr w:rsidR="00225FAB" w:rsidRPr="005460F2" w14:paraId="0003D94F" w14:textId="77777777" w:rsidTr="00225FAB">
        <w:trPr>
          <w:cantSplit/>
        </w:trPr>
        <w:tc>
          <w:tcPr>
            <w:tcW w:w="794" w:type="dxa"/>
          </w:tcPr>
          <w:p w14:paraId="0CBBCA6A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510B78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F31AE99" w14:textId="186E7287" w:rsidR="00225FAB" w:rsidRPr="005460F2" w:rsidRDefault="00AF603A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وقتی نوک پستان ترشح دارد</w:t>
            </w:r>
          </w:p>
        </w:tc>
      </w:tr>
      <w:tr w:rsidR="00225FAB" w:rsidRPr="005460F2" w14:paraId="2E929ACD" w14:textId="77777777" w:rsidTr="00225FAB">
        <w:trPr>
          <w:cantSplit/>
        </w:trPr>
        <w:tc>
          <w:tcPr>
            <w:tcW w:w="794" w:type="dxa"/>
          </w:tcPr>
          <w:p w14:paraId="2EB4683E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0FE35F" w14:textId="76A050F9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949803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4C861603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23C7A9D9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CBBFB3" w14:textId="0783D670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646E9132" w14:textId="77777777" w:rsidTr="00225FAB">
        <w:trPr>
          <w:cantSplit/>
        </w:trPr>
        <w:tc>
          <w:tcPr>
            <w:tcW w:w="794" w:type="dxa"/>
          </w:tcPr>
          <w:p w14:paraId="4F073EB7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63FDD336" w14:textId="424C6BB3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26E8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در شرح حال سوابق پزشکی در غربالگری سرطان پستان سابقه کدام سرطان ها سوال می شود؟</w:t>
            </w:r>
          </w:p>
          <w:p w14:paraId="1B9CAB91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5FADB5F7" w14:textId="77777777" w:rsidTr="00E638C5">
        <w:trPr>
          <w:cantSplit/>
        </w:trPr>
        <w:tc>
          <w:tcPr>
            <w:tcW w:w="794" w:type="dxa"/>
          </w:tcPr>
          <w:p w14:paraId="00C51BDC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4CA8198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DA6051" w14:textId="43776B87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پانکراس- پروستات- تخمدان</w:t>
            </w:r>
          </w:p>
        </w:tc>
      </w:tr>
      <w:tr w:rsidR="00225FAB" w:rsidRPr="005460F2" w14:paraId="101FD93C" w14:textId="77777777" w:rsidTr="00225FAB">
        <w:trPr>
          <w:cantSplit/>
        </w:trPr>
        <w:tc>
          <w:tcPr>
            <w:tcW w:w="794" w:type="dxa"/>
          </w:tcPr>
          <w:p w14:paraId="262A9F35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2A8793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69FEBA5" w14:textId="221C8483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ریه- معده= سرویکس</w:t>
            </w:r>
          </w:p>
        </w:tc>
      </w:tr>
      <w:tr w:rsidR="00225FAB" w:rsidRPr="005460F2" w14:paraId="4DD91B27" w14:textId="77777777" w:rsidTr="00225FAB">
        <w:trPr>
          <w:cantSplit/>
        </w:trPr>
        <w:tc>
          <w:tcPr>
            <w:tcW w:w="794" w:type="dxa"/>
          </w:tcPr>
          <w:p w14:paraId="30DD806E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94C731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2AA645D" w14:textId="00E54E3E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تخمدان</w:t>
            </w:r>
          </w:p>
        </w:tc>
      </w:tr>
      <w:tr w:rsidR="00225FAB" w:rsidRPr="005460F2" w14:paraId="32C51B26" w14:textId="77777777" w:rsidTr="00225FAB">
        <w:trPr>
          <w:cantSplit/>
        </w:trPr>
        <w:tc>
          <w:tcPr>
            <w:tcW w:w="794" w:type="dxa"/>
          </w:tcPr>
          <w:p w14:paraId="1CF37911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78491B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997908" w14:textId="4925FC3C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پانکراس</w:t>
            </w:r>
          </w:p>
        </w:tc>
      </w:tr>
      <w:tr w:rsidR="00225FAB" w:rsidRPr="005460F2" w14:paraId="5C6B84D9" w14:textId="77777777" w:rsidTr="00225FAB">
        <w:trPr>
          <w:cantSplit/>
        </w:trPr>
        <w:tc>
          <w:tcPr>
            <w:tcW w:w="794" w:type="dxa"/>
          </w:tcPr>
          <w:p w14:paraId="4EAF425E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491E784" w14:textId="715189E7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23D46721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26851ED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14:paraId="5BFD5E12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225FAB" w:rsidRPr="005460F2" w14:paraId="079827B3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220EC051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F4ACDB" w14:textId="094F3AB9" w:rsidR="00225FAB" w:rsidRPr="005460F2" w:rsidRDefault="00225FAB" w:rsidP="00225FA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225FAB" w:rsidRPr="005460F2" w14:paraId="55ACC051" w14:textId="77777777" w:rsidTr="00225FAB">
        <w:trPr>
          <w:cantSplit/>
        </w:trPr>
        <w:tc>
          <w:tcPr>
            <w:tcW w:w="794" w:type="dxa"/>
          </w:tcPr>
          <w:p w14:paraId="7337C535" w14:textId="77777777" w:rsidR="00225FAB" w:rsidRPr="005460F2" w:rsidRDefault="00225FAB" w:rsidP="00225FA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14:paraId="3D957186" w14:textId="274EAAE1" w:rsidR="00225FAB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A26E8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سابقه خانوادگی ابتلا به سرطان پانکراس در غربالگری کدام سرطان مورد سوال است؟</w:t>
            </w:r>
          </w:p>
          <w:p w14:paraId="2930F17B" w14:textId="77777777" w:rsidR="00225FAB" w:rsidRPr="005460F2" w:rsidRDefault="00225FAB" w:rsidP="00225FA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25FAB" w:rsidRPr="005460F2" w14:paraId="4C4975AC" w14:textId="77777777" w:rsidTr="00225FAB">
        <w:trPr>
          <w:cantSplit/>
        </w:trPr>
        <w:tc>
          <w:tcPr>
            <w:tcW w:w="794" w:type="dxa"/>
          </w:tcPr>
          <w:p w14:paraId="5F5ACBF3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4F1207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736DD6" w14:textId="2B5891EC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ریه</w:t>
            </w:r>
          </w:p>
        </w:tc>
      </w:tr>
      <w:tr w:rsidR="00225FAB" w:rsidRPr="005460F2" w14:paraId="2ACA14EA" w14:textId="77777777" w:rsidTr="00225FAB">
        <w:trPr>
          <w:cantSplit/>
        </w:trPr>
        <w:tc>
          <w:tcPr>
            <w:tcW w:w="794" w:type="dxa"/>
          </w:tcPr>
          <w:p w14:paraId="3934138A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DE569F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ADE228" w14:textId="5D0FCC9A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پروستات</w:t>
            </w:r>
          </w:p>
        </w:tc>
      </w:tr>
      <w:tr w:rsidR="00225FAB" w:rsidRPr="005460F2" w14:paraId="22BB3C5E" w14:textId="77777777" w:rsidTr="00225FAB">
        <w:trPr>
          <w:cantSplit/>
        </w:trPr>
        <w:tc>
          <w:tcPr>
            <w:tcW w:w="794" w:type="dxa"/>
          </w:tcPr>
          <w:p w14:paraId="25911C91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01AC0F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A329CEF" w14:textId="3FADF43B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تخمدان</w:t>
            </w:r>
          </w:p>
        </w:tc>
      </w:tr>
      <w:tr w:rsidR="00225FAB" w:rsidRPr="005460F2" w14:paraId="5EDD2AF8" w14:textId="77777777" w:rsidTr="00E638C5">
        <w:trPr>
          <w:cantSplit/>
        </w:trPr>
        <w:tc>
          <w:tcPr>
            <w:tcW w:w="794" w:type="dxa"/>
          </w:tcPr>
          <w:p w14:paraId="040796D4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231EABB" w14:textId="77777777" w:rsidR="00225FAB" w:rsidRPr="005460F2" w:rsidRDefault="00225FAB" w:rsidP="00225F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006C5C0" w14:textId="4BC7F2F2" w:rsidR="00225FAB" w:rsidRPr="005460F2" w:rsidRDefault="00A26E8E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پستان</w:t>
            </w:r>
          </w:p>
        </w:tc>
      </w:tr>
      <w:tr w:rsidR="00225FAB" w:rsidRPr="005460F2" w14:paraId="278EA758" w14:textId="77777777" w:rsidTr="00225FAB">
        <w:trPr>
          <w:cantSplit/>
        </w:trPr>
        <w:tc>
          <w:tcPr>
            <w:tcW w:w="794" w:type="dxa"/>
          </w:tcPr>
          <w:p w14:paraId="65C64C3A" w14:textId="77777777" w:rsidR="00225FAB" w:rsidRPr="005460F2" w:rsidRDefault="00225FAB" w:rsidP="00225FA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36728A3" w14:textId="4CA688B3" w:rsidR="00225FAB" w:rsidRPr="005460F2" w:rsidRDefault="00225FAB" w:rsidP="00225F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26B6A24D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60FC198F" w14:textId="77777777" w:rsidTr="00225FAB">
        <w:trPr>
          <w:cantSplit/>
        </w:trPr>
        <w:tc>
          <w:tcPr>
            <w:tcW w:w="794" w:type="dxa"/>
            <w:shd w:val="clear" w:color="auto" w:fill="auto"/>
          </w:tcPr>
          <w:p w14:paraId="477D3AD0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462B69" w14:textId="6C575909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0B190B88" w14:textId="77777777" w:rsidTr="00225FAB">
        <w:trPr>
          <w:cantSplit/>
        </w:trPr>
        <w:tc>
          <w:tcPr>
            <w:tcW w:w="794" w:type="dxa"/>
          </w:tcPr>
          <w:p w14:paraId="426D688D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14:paraId="7A50CEBF" w14:textId="2C672E2D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سوال- </w:t>
            </w:r>
            <w:r w:rsidR="00D313A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نتیجه معاینه لالینی در سرطان پستان کدام است؟</w:t>
            </w:r>
          </w:p>
          <w:p w14:paraId="09187A50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6169DBA4" w14:textId="77777777" w:rsidTr="00E638C5">
        <w:trPr>
          <w:cantSplit/>
        </w:trPr>
        <w:tc>
          <w:tcPr>
            <w:tcW w:w="794" w:type="dxa"/>
          </w:tcPr>
          <w:p w14:paraId="5ADC2A49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B4F101B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29B0A1" w14:textId="7C02BCAE" w:rsidR="00666BDF" w:rsidRPr="005460F2" w:rsidRDefault="00D313A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طبیعی- غیرطبیعی</w:t>
            </w:r>
          </w:p>
        </w:tc>
      </w:tr>
      <w:tr w:rsidR="00666BDF" w:rsidRPr="005460F2" w14:paraId="066F84F5" w14:textId="77777777" w:rsidTr="00225FAB">
        <w:trPr>
          <w:cantSplit/>
        </w:trPr>
        <w:tc>
          <w:tcPr>
            <w:tcW w:w="794" w:type="dxa"/>
          </w:tcPr>
          <w:p w14:paraId="351C0389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C07A43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1F0781" w14:textId="3837A3B3" w:rsidR="00666BDF" w:rsidRPr="005460F2" w:rsidRDefault="00D313A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کیست بدون کیست</w:t>
            </w:r>
          </w:p>
        </w:tc>
      </w:tr>
      <w:tr w:rsidR="00666BDF" w:rsidRPr="005460F2" w14:paraId="0B74F2C1" w14:textId="77777777" w:rsidTr="00225FAB">
        <w:trPr>
          <w:cantSplit/>
        </w:trPr>
        <w:tc>
          <w:tcPr>
            <w:tcW w:w="794" w:type="dxa"/>
          </w:tcPr>
          <w:p w14:paraId="7F4C5B1B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500C2D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CEFED72" w14:textId="7306820A" w:rsidR="00666BDF" w:rsidRPr="005460F2" w:rsidRDefault="00D313A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کسیت</w:t>
            </w:r>
          </w:p>
        </w:tc>
      </w:tr>
      <w:tr w:rsidR="00666BDF" w:rsidRPr="005460F2" w14:paraId="6380BFDC" w14:textId="77777777" w:rsidTr="00225FAB">
        <w:trPr>
          <w:cantSplit/>
        </w:trPr>
        <w:tc>
          <w:tcPr>
            <w:tcW w:w="794" w:type="dxa"/>
          </w:tcPr>
          <w:p w14:paraId="20917C67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5E4E4B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EE42AD" w14:textId="4D5B7E08" w:rsidR="00666BDF" w:rsidRPr="005460F2" w:rsidRDefault="00D313A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دارای ترشح</w:t>
            </w:r>
          </w:p>
        </w:tc>
      </w:tr>
      <w:tr w:rsidR="00666BDF" w:rsidRPr="005460F2" w14:paraId="4B030CCF" w14:textId="77777777" w:rsidTr="00225FAB">
        <w:trPr>
          <w:cantSplit/>
        </w:trPr>
        <w:tc>
          <w:tcPr>
            <w:tcW w:w="794" w:type="dxa"/>
          </w:tcPr>
          <w:p w14:paraId="5D4D5308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773A43" w14:textId="379A78BF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F0F2D67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10962DE5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144D97D8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C7019F" w14:textId="2BA6537D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51E18B71" w14:textId="77777777" w:rsidTr="00666BDF">
        <w:trPr>
          <w:cantSplit/>
        </w:trPr>
        <w:tc>
          <w:tcPr>
            <w:tcW w:w="794" w:type="dxa"/>
          </w:tcPr>
          <w:p w14:paraId="6C6B6ADA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14:paraId="6FEF2407" w14:textId="512CE282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سوال-پوست پرتغالی مربوط به ارزیابی کدام سرطان زنان است؟</w:t>
            </w:r>
          </w:p>
          <w:p w14:paraId="4446240B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4B5AE115" w14:textId="77777777" w:rsidTr="00666BDF">
        <w:trPr>
          <w:cantSplit/>
        </w:trPr>
        <w:tc>
          <w:tcPr>
            <w:tcW w:w="794" w:type="dxa"/>
          </w:tcPr>
          <w:p w14:paraId="54AF58E6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F24A24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133813" w14:textId="347F0761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تخمدان</w:t>
            </w:r>
          </w:p>
        </w:tc>
      </w:tr>
      <w:tr w:rsidR="00666BDF" w:rsidRPr="005460F2" w14:paraId="6869A499" w14:textId="77777777" w:rsidTr="00E638C5">
        <w:trPr>
          <w:cantSplit/>
        </w:trPr>
        <w:tc>
          <w:tcPr>
            <w:tcW w:w="794" w:type="dxa"/>
          </w:tcPr>
          <w:p w14:paraId="7879B499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1246D8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34B0A7" w14:textId="4D724D76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</w:t>
            </w:r>
          </w:p>
        </w:tc>
      </w:tr>
      <w:tr w:rsidR="00666BDF" w:rsidRPr="005460F2" w14:paraId="46AED899" w14:textId="77777777" w:rsidTr="00666BDF">
        <w:trPr>
          <w:cantSplit/>
        </w:trPr>
        <w:tc>
          <w:tcPr>
            <w:tcW w:w="794" w:type="dxa"/>
          </w:tcPr>
          <w:p w14:paraId="37DC68AF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A8D905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9A4751" w14:textId="79AC6616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مثانه</w:t>
            </w:r>
          </w:p>
        </w:tc>
      </w:tr>
      <w:tr w:rsidR="00666BDF" w:rsidRPr="005460F2" w14:paraId="5A5CE0DB" w14:textId="77777777" w:rsidTr="00666BDF">
        <w:trPr>
          <w:cantSplit/>
        </w:trPr>
        <w:tc>
          <w:tcPr>
            <w:tcW w:w="794" w:type="dxa"/>
          </w:tcPr>
          <w:p w14:paraId="3CB84E42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9F0A4E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15AFB06" w14:textId="45736222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سرویکس</w:t>
            </w:r>
          </w:p>
        </w:tc>
      </w:tr>
      <w:tr w:rsidR="00666BDF" w:rsidRPr="005460F2" w14:paraId="02819861" w14:textId="77777777" w:rsidTr="00666BDF">
        <w:trPr>
          <w:cantSplit/>
        </w:trPr>
        <w:tc>
          <w:tcPr>
            <w:tcW w:w="794" w:type="dxa"/>
          </w:tcPr>
          <w:p w14:paraId="382B1CEE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01BB76" w14:textId="2B0B8D97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0BF740A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59B221A5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0BD38352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61A98B" w14:textId="1B9AC0BA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183E6164" w14:textId="77777777" w:rsidTr="00666BDF">
        <w:trPr>
          <w:cantSplit/>
        </w:trPr>
        <w:tc>
          <w:tcPr>
            <w:tcW w:w="794" w:type="dxa"/>
          </w:tcPr>
          <w:p w14:paraId="21C1A337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14:paraId="1C9F3A84" w14:textId="6EF03967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5E59C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وجود سرطان تخمدان در غربالگری سرطان پستان در کدام مورد بررسی قرار می گیرد؟</w:t>
            </w:r>
          </w:p>
          <w:p w14:paraId="2394A303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678EF0E5" w14:textId="77777777" w:rsidTr="00666BDF">
        <w:trPr>
          <w:cantSplit/>
        </w:trPr>
        <w:tc>
          <w:tcPr>
            <w:tcW w:w="794" w:type="dxa"/>
          </w:tcPr>
          <w:p w14:paraId="2C2AEEC1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162926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3551C7" w14:textId="05ABA14E" w:rsidR="00666BDF" w:rsidRPr="005460F2" w:rsidRDefault="005E59C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خود فرد</w:t>
            </w:r>
          </w:p>
        </w:tc>
      </w:tr>
      <w:tr w:rsidR="00666BDF" w:rsidRPr="005460F2" w14:paraId="3D20BC4E" w14:textId="77777777" w:rsidTr="00666BDF">
        <w:trPr>
          <w:cantSplit/>
        </w:trPr>
        <w:tc>
          <w:tcPr>
            <w:tcW w:w="794" w:type="dxa"/>
          </w:tcPr>
          <w:p w14:paraId="71BC6478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3674348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B8D0C62" w14:textId="2A95CD1B" w:rsidR="00666BDF" w:rsidRPr="005460F2" w:rsidRDefault="005E59C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بستگان درجه 1 فرد</w:t>
            </w:r>
          </w:p>
        </w:tc>
      </w:tr>
      <w:tr w:rsidR="00666BDF" w:rsidRPr="005460F2" w14:paraId="0C323960" w14:textId="77777777" w:rsidTr="00666BDF">
        <w:trPr>
          <w:cantSplit/>
        </w:trPr>
        <w:tc>
          <w:tcPr>
            <w:tcW w:w="794" w:type="dxa"/>
          </w:tcPr>
          <w:p w14:paraId="2BE4D8B9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5B09A0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8CFF7E" w14:textId="199F95A4" w:rsidR="00666BDF" w:rsidRPr="005460F2" w:rsidRDefault="004A52E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خود فرد بستگان درجه 2 فرد</w:t>
            </w:r>
          </w:p>
        </w:tc>
      </w:tr>
      <w:tr w:rsidR="00666BDF" w:rsidRPr="005460F2" w14:paraId="5562997B" w14:textId="77777777" w:rsidTr="00E638C5">
        <w:trPr>
          <w:cantSplit/>
        </w:trPr>
        <w:tc>
          <w:tcPr>
            <w:tcW w:w="794" w:type="dxa"/>
          </w:tcPr>
          <w:p w14:paraId="7DCFDEFA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AAA2B7C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D5307E4" w14:textId="18A11D75" w:rsidR="00666BDF" w:rsidRPr="005460F2" w:rsidRDefault="004A52E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 و ج</w:t>
            </w:r>
          </w:p>
        </w:tc>
      </w:tr>
      <w:tr w:rsidR="00666BDF" w:rsidRPr="005460F2" w14:paraId="1F55AC81" w14:textId="77777777" w:rsidTr="00666BDF">
        <w:trPr>
          <w:cantSplit/>
        </w:trPr>
        <w:tc>
          <w:tcPr>
            <w:tcW w:w="794" w:type="dxa"/>
          </w:tcPr>
          <w:p w14:paraId="42A6F3DA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E5C8D1" w14:textId="6BF05884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4C79BA5" w14:textId="77777777"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66E1385C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68AAC70E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A3542D" w14:textId="7AE4EE81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0DFC44D5" w14:textId="77777777" w:rsidTr="00666BDF">
        <w:trPr>
          <w:cantSplit/>
        </w:trPr>
        <w:tc>
          <w:tcPr>
            <w:tcW w:w="794" w:type="dxa"/>
          </w:tcPr>
          <w:p w14:paraId="693BFE8E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14:paraId="3DA18552" w14:textId="70A94A6B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6073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-سونوگرافی در زنان مورد ارزیابی سرطان پستان بالای کدام سن است؟</w:t>
            </w:r>
          </w:p>
          <w:p w14:paraId="78847EAA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41972F85" w14:textId="77777777" w:rsidTr="00666BDF">
        <w:trPr>
          <w:cantSplit/>
        </w:trPr>
        <w:tc>
          <w:tcPr>
            <w:tcW w:w="794" w:type="dxa"/>
          </w:tcPr>
          <w:p w14:paraId="21E969A3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8645EB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350896" w14:textId="7AFCCF1C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30سالگی</w:t>
            </w:r>
          </w:p>
        </w:tc>
      </w:tr>
      <w:tr w:rsidR="00666BDF" w:rsidRPr="005460F2" w14:paraId="45C2E6FF" w14:textId="77777777" w:rsidTr="00666BDF">
        <w:trPr>
          <w:cantSplit/>
        </w:trPr>
        <w:tc>
          <w:tcPr>
            <w:tcW w:w="794" w:type="dxa"/>
          </w:tcPr>
          <w:p w14:paraId="6006D0AA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7FF150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593E96" w14:textId="2326707D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 سالگی</w:t>
            </w:r>
          </w:p>
        </w:tc>
      </w:tr>
      <w:tr w:rsidR="00666BDF" w:rsidRPr="005460F2" w14:paraId="402ADD7A" w14:textId="77777777" w:rsidTr="00E638C5">
        <w:trPr>
          <w:cantSplit/>
        </w:trPr>
        <w:tc>
          <w:tcPr>
            <w:tcW w:w="794" w:type="dxa"/>
          </w:tcPr>
          <w:p w14:paraId="61249628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3A16E59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1322CC" w14:textId="13FB824A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 سالگی</w:t>
            </w:r>
          </w:p>
        </w:tc>
      </w:tr>
      <w:tr w:rsidR="00666BDF" w:rsidRPr="005460F2" w14:paraId="5D59293A" w14:textId="77777777" w:rsidTr="00666BDF">
        <w:trPr>
          <w:cantSplit/>
        </w:trPr>
        <w:tc>
          <w:tcPr>
            <w:tcW w:w="794" w:type="dxa"/>
          </w:tcPr>
          <w:p w14:paraId="477F646A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3C2134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D2BAE9" w14:textId="66813456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 سالگی</w:t>
            </w:r>
          </w:p>
        </w:tc>
      </w:tr>
      <w:tr w:rsidR="00666BDF" w:rsidRPr="005460F2" w14:paraId="44A3918D" w14:textId="77777777" w:rsidTr="00666BDF">
        <w:trPr>
          <w:cantSplit/>
        </w:trPr>
        <w:tc>
          <w:tcPr>
            <w:tcW w:w="794" w:type="dxa"/>
          </w:tcPr>
          <w:p w14:paraId="408F72D5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352A45" w14:textId="000DF059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5213AB0F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14F88C07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57963A4F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47DD10" w14:textId="5756E7C7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78DCEBA4" w14:textId="77777777" w:rsidTr="00666BDF">
        <w:trPr>
          <w:cantSplit/>
        </w:trPr>
        <w:tc>
          <w:tcPr>
            <w:tcW w:w="794" w:type="dxa"/>
          </w:tcPr>
          <w:p w14:paraId="1E209A86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14:paraId="63D4C013" w14:textId="0A046DB2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6073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در سن 50 سال و کمتر در غربالگری سرطان پستان کدام سابقه مورد سوال است؟</w:t>
            </w:r>
          </w:p>
          <w:p w14:paraId="73D977FC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434F6C3F" w14:textId="77777777" w:rsidTr="00666BDF">
        <w:trPr>
          <w:cantSplit/>
        </w:trPr>
        <w:tc>
          <w:tcPr>
            <w:tcW w:w="794" w:type="dxa"/>
          </w:tcPr>
          <w:p w14:paraId="4E48DE66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88D794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C33185" w14:textId="25616E55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مادر</w:t>
            </w:r>
          </w:p>
        </w:tc>
      </w:tr>
      <w:tr w:rsidR="00666BDF" w:rsidRPr="005460F2" w14:paraId="6F44D4E1" w14:textId="77777777" w:rsidTr="00666BDF">
        <w:trPr>
          <w:cantSplit/>
        </w:trPr>
        <w:tc>
          <w:tcPr>
            <w:tcW w:w="794" w:type="dxa"/>
          </w:tcPr>
          <w:p w14:paraId="58F877D0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1958FA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7756AC" w14:textId="536DFA76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عمه</w:t>
            </w:r>
          </w:p>
        </w:tc>
      </w:tr>
      <w:tr w:rsidR="00666BDF" w:rsidRPr="005460F2" w14:paraId="25B734F8" w14:textId="77777777" w:rsidTr="00666BDF">
        <w:trPr>
          <w:cantSplit/>
        </w:trPr>
        <w:tc>
          <w:tcPr>
            <w:tcW w:w="794" w:type="dxa"/>
          </w:tcPr>
          <w:p w14:paraId="3EA7B81F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4F44D2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0FF1AC" w14:textId="5AE7B7B6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خاله</w:t>
            </w:r>
          </w:p>
        </w:tc>
      </w:tr>
      <w:tr w:rsidR="00666BDF" w:rsidRPr="005460F2" w14:paraId="5E128F99" w14:textId="77777777" w:rsidTr="00E638C5">
        <w:trPr>
          <w:cantSplit/>
        </w:trPr>
        <w:tc>
          <w:tcPr>
            <w:tcW w:w="794" w:type="dxa"/>
          </w:tcPr>
          <w:p w14:paraId="0077CDA3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F189AE5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FAEAE8" w14:textId="6A294A50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فردی یا خانوادگی</w:t>
            </w:r>
          </w:p>
        </w:tc>
      </w:tr>
      <w:tr w:rsidR="00666BDF" w:rsidRPr="005460F2" w14:paraId="4717B471" w14:textId="77777777" w:rsidTr="00666BDF">
        <w:trPr>
          <w:cantSplit/>
        </w:trPr>
        <w:tc>
          <w:tcPr>
            <w:tcW w:w="794" w:type="dxa"/>
          </w:tcPr>
          <w:p w14:paraId="091BC37E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276343" w14:textId="66CE2B08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372283E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2DEACF8F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7D7EC084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2AC7AAC" w14:textId="5A3307E9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1B6E2AAF" w14:textId="77777777" w:rsidTr="00666BDF">
        <w:trPr>
          <w:cantSplit/>
        </w:trPr>
        <w:tc>
          <w:tcPr>
            <w:tcW w:w="794" w:type="dxa"/>
          </w:tcPr>
          <w:p w14:paraId="242967D6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14:paraId="638140C6" w14:textId="1107F9C3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6073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سابقه فردی و خانوادگی در ارزیابی سرطان پستان در چه سنی انجام می گیرد؟</w:t>
            </w:r>
          </w:p>
          <w:p w14:paraId="709EE96F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4F3E8012" w14:textId="77777777" w:rsidTr="00666BDF">
        <w:trPr>
          <w:cantSplit/>
        </w:trPr>
        <w:tc>
          <w:tcPr>
            <w:tcW w:w="794" w:type="dxa"/>
          </w:tcPr>
          <w:p w14:paraId="6C6829A7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2E0B4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434F1B" w14:textId="780633FA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60 سال</w:t>
            </w:r>
          </w:p>
        </w:tc>
      </w:tr>
      <w:tr w:rsidR="00666BDF" w:rsidRPr="005460F2" w14:paraId="7B85C730" w14:textId="77777777" w:rsidTr="00E638C5">
        <w:trPr>
          <w:cantSplit/>
        </w:trPr>
        <w:tc>
          <w:tcPr>
            <w:tcW w:w="794" w:type="dxa"/>
          </w:tcPr>
          <w:p w14:paraId="2BC41466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4F4913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B32456" w14:textId="76317651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 و زیر 50 سال</w:t>
            </w:r>
          </w:p>
        </w:tc>
      </w:tr>
      <w:tr w:rsidR="00666BDF" w:rsidRPr="005460F2" w14:paraId="66713AEA" w14:textId="77777777" w:rsidTr="00666BDF">
        <w:trPr>
          <w:cantSplit/>
        </w:trPr>
        <w:tc>
          <w:tcPr>
            <w:tcW w:w="794" w:type="dxa"/>
          </w:tcPr>
          <w:p w14:paraId="5637755F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89E9DF2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1E1DFC" w14:textId="6B70F9DD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30سال</w:t>
            </w:r>
          </w:p>
        </w:tc>
      </w:tr>
      <w:tr w:rsidR="00666BDF" w:rsidRPr="005460F2" w14:paraId="272CFDA1" w14:textId="77777777" w:rsidTr="00666BDF">
        <w:trPr>
          <w:cantSplit/>
        </w:trPr>
        <w:tc>
          <w:tcPr>
            <w:tcW w:w="794" w:type="dxa"/>
          </w:tcPr>
          <w:p w14:paraId="20EE1234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3D1DA5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A72B18" w14:textId="65FC6D46" w:rsidR="00666BDF" w:rsidRPr="005460F2" w:rsidRDefault="00D60736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زیر 25 سال</w:t>
            </w:r>
          </w:p>
        </w:tc>
      </w:tr>
      <w:tr w:rsidR="00666BDF" w:rsidRPr="005460F2" w14:paraId="0F57F576" w14:textId="77777777" w:rsidTr="00666BDF">
        <w:trPr>
          <w:cantSplit/>
        </w:trPr>
        <w:tc>
          <w:tcPr>
            <w:tcW w:w="794" w:type="dxa"/>
          </w:tcPr>
          <w:p w14:paraId="040ACF07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B4E23C" w14:textId="69C6C919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3C70654B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29441198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3EEAB547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394620" w14:textId="75664BC5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61680BA0" w14:textId="77777777" w:rsidTr="00666BDF">
        <w:trPr>
          <w:cantSplit/>
        </w:trPr>
        <w:tc>
          <w:tcPr>
            <w:tcW w:w="794" w:type="dxa"/>
          </w:tcPr>
          <w:p w14:paraId="3363B123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14:paraId="128F590B" w14:textId="20FC56C3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7B0D1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-فراخوان و ثبت در سامانه سیب در ارزیابی سرطان ها توسط چه کسی انجام می گیرد؟</w:t>
            </w:r>
          </w:p>
          <w:p w14:paraId="2057BFDC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1E93F965" w14:textId="77777777" w:rsidTr="00666BDF">
        <w:trPr>
          <w:cantSplit/>
        </w:trPr>
        <w:tc>
          <w:tcPr>
            <w:tcW w:w="794" w:type="dxa"/>
          </w:tcPr>
          <w:p w14:paraId="6F92D582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15DB01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7F9C17" w14:textId="5B0A2325" w:rsidR="00666BDF" w:rsidRPr="005460F2" w:rsidRDefault="007B0D1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مرکز</w:t>
            </w:r>
          </w:p>
        </w:tc>
      </w:tr>
      <w:tr w:rsidR="00666BDF" w:rsidRPr="005460F2" w14:paraId="594B836C" w14:textId="77777777" w:rsidTr="00666BDF">
        <w:trPr>
          <w:cantSplit/>
        </w:trPr>
        <w:tc>
          <w:tcPr>
            <w:tcW w:w="794" w:type="dxa"/>
          </w:tcPr>
          <w:p w14:paraId="2DD365C5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F3F462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6F327D3" w14:textId="1EA10B9F" w:rsidR="00666BDF" w:rsidRPr="005460F2" w:rsidRDefault="007B0D1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مسئول مرکز</w:t>
            </w:r>
          </w:p>
        </w:tc>
      </w:tr>
      <w:tr w:rsidR="00666BDF" w:rsidRPr="005460F2" w14:paraId="5FB468A2" w14:textId="77777777" w:rsidTr="00E638C5">
        <w:trPr>
          <w:cantSplit/>
        </w:trPr>
        <w:tc>
          <w:tcPr>
            <w:tcW w:w="794" w:type="dxa"/>
          </w:tcPr>
          <w:p w14:paraId="40FDA1CC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34E799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A5C647" w14:textId="760CDF0B" w:rsidR="00666BDF" w:rsidRPr="005460F2" w:rsidRDefault="007B0D1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مراقب/ بهورز</w:t>
            </w:r>
          </w:p>
        </w:tc>
      </w:tr>
      <w:tr w:rsidR="00666BDF" w:rsidRPr="005460F2" w14:paraId="460CB532" w14:textId="77777777" w:rsidTr="00666BDF">
        <w:trPr>
          <w:cantSplit/>
        </w:trPr>
        <w:tc>
          <w:tcPr>
            <w:tcW w:w="794" w:type="dxa"/>
          </w:tcPr>
          <w:p w14:paraId="271EFCB3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D11D71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3635DA7" w14:textId="77DB45BD" w:rsidR="00666BDF" w:rsidRPr="005460F2" w:rsidRDefault="007B0D1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مامای تیم سلامت</w:t>
            </w:r>
          </w:p>
        </w:tc>
      </w:tr>
      <w:tr w:rsidR="00666BDF" w:rsidRPr="005460F2" w14:paraId="57C764CF" w14:textId="77777777" w:rsidTr="00666BDF">
        <w:trPr>
          <w:cantSplit/>
        </w:trPr>
        <w:tc>
          <w:tcPr>
            <w:tcW w:w="794" w:type="dxa"/>
          </w:tcPr>
          <w:p w14:paraId="70901DCC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D404C2" w14:textId="61B12576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7734D57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5A2D01F7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3D6ACAE9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F73159" w14:textId="73AF97C6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5CA18B3C" w14:textId="77777777" w:rsidTr="00666BDF">
        <w:trPr>
          <w:cantSplit/>
        </w:trPr>
        <w:tc>
          <w:tcPr>
            <w:tcW w:w="794" w:type="dxa"/>
          </w:tcPr>
          <w:p w14:paraId="0BB14A62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14:paraId="2B7F496D" w14:textId="4C9E87C0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2F22F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-آیا کاهش وزن در سرطان کولورکتال موقع ارزیابی مورد سوال است؟</w:t>
            </w:r>
          </w:p>
          <w:p w14:paraId="4D309A70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09789029" w14:textId="77777777" w:rsidTr="00E638C5">
        <w:trPr>
          <w:cantSplit/>
        </w:trPr>
        <w:tc>
          <w:tcPr>
            <w:tcW w:w="794" w:type="dxa"/>
          </w:tcPr>
          <w:p w14:paraId="3C6760C0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4F78B6D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ACC119" w14:textId="4005F764" w:rsidR="00666BDF" w:rsidRPr="005460F2" w:rsidRDefault="002F22F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بله</w:t>
            </w:r>
          </w:p>
        </w:tc>
      </w:tr>
      <w:tr w:rsidR="00666BDF" w:rsidRPr="005460F2" w14:paraId="33EDA645" w14:textId="77777777" w:rsidTr="00666BDF">
        <w:trPr>
          <w:cantSplit/>
        </w:trPr>
        <w:tc>
          <w:tcPr>
            <w:tcW w:w="794" w:type="dxa"/>
          </w:tcPr>
          <w:p w14:paraId="713F3195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5E2647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EF4317" w14:textId="4EE52BDF" w:rsidR="00666BDF" w:rsidRPr="005460F2" w:rsidRDefault="002F22F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خیر</w:t>
            </w:r>
          </w:p>
        </w:tc>
      </w:tr>
      <w:tr w:rsidR="00666BDF" w:rsidRPr="005460F2" w14:paraId="610226B8" w14:textId="77777777" w:rsidTr="00666BDF">
        <w:trPr>
          <w:cantSplit/>
        </w:trPr>
        <w:tc>
          <w:tcPr>
            <w:tcW w:w="794" w:type="dxa"/>
          </w:tcPr>
          <w:p w14:paraId="3F106189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7A8EA5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BF53E3" w14:textId="1EB6E4CD" w:rsidR="00666BDF" w:rsidRPr="005460F2" w:rsidRDefault="002F22F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کاهش وزن زیاد باشد</w:t>
            </w:r>
          </w:p>
        </w:tc>
      </w:tr>
      <w:tr w:rsidR="00666BDF" w:rsidRPr="005460F2" w14:paraId="50143BF3" w14:textId="77777777" w:rsidTr="00666BDF">
        <w:trPr>
          <w:cantSplit/>
        </w:trPr>
        <w:tc>
          <w:tcPr>
            <w:tcW w:w="794" w:type="dxa"/>
          </w:tcPr>
          <w:p w14:paraId="2A945954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3C85B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9A008F" w14:textId="33C9D72C" w:rsidR="00666BDF" w:rsidRPr="005460F2" w:rsidRDefault="002F22F7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وزن فرد ثابت مانده باشد</w:t>
            </w:r>
          </w:p>
        </w:tc>
      </w:tr>
      <w:tr w:rsidR="00666BDF" w:rsidRPr="005460F2" w14:paraId="590CF282" w14:textId="77777777" w:rsidTr="00666BDF">
        <w:trPr>
          <w:cantSplit/>
        </w:trPr>
        <w:tc>
          <w:tcPr>
            <w:tcW w:w="794" w:type="dxa"/>
          </w:tcPr>
          <w:p w14:paraId="334CB67D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01B1C1" w14:textId="386A21FA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60C0444F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666BDF" w:rsidRPr="005460F2" w14:paraId="1914AD21" w14:textId="77777777" w:rsidTr="00666BDF">
        <w:trPr>
          <w:cantSplit/>
        </w:trPr>
        <w:tc>
          <w:tcPr>
            <w:tcW w:w="794" w:type="dxa"/>
            <w:shd w:val="clear" w:color="auto" w:fill="auto"/>
          </w:tcPr>
          <w:p w14:paraId="4B0977CB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459291" w14:textId="155B3002" w:rsidR="00666BDF" w:rsidRPr="005460F2" w:rsidRDefault="00666BDF" w:rsidP="00666BD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666BDF" w:rsidRPr="005460F2" w14:paraId="64F4E16A" w14:textId="77777777" w:rsidTr="00666BDF">
        <w:trPr>
          <w:cantSplit/>
        </w:trPr>
        <w:tc>
          <w:tcPr>
            <w:tcW w:w="794" w:type="dxa"/>
          </w:tcPr>
          <w:p w14:paraId="49428668" w14:textId="77777777" w:rsidR="00666BDF" w:rsidRPr="005460F2" w:rsidRDefault="00666BDF" w:rsidP="00666BDF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14:paraId="182B1F32" w14:textId="7D212DA8" w:rsidR="00666BDF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1A6D4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</w:t>
            </w:r>
            <w:r w:rsidR="00C8714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بع</w:t>
            </w:r>
            <w:r w:rsidR="00317A6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  <w:r w:rsidR="00C8714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از شناسایی فرد بیمار سرطانی چه چیزی لازم است؟</w:t>
            </w:r>
          </w:p>
          <w:p w14:paraId="49588BB8" w14:textId="77777777" w:rsidR="00666BDF" w:rsidRPr="005460F2" w:rsidRDefault="00666BDF" w:rsidP="00666B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66BDF" w:rsidRPr="005460F2" w14:paraId="4068E004" w14:textId="77777777" w:rsidTr="00666BDF">
        <w:trPr>
          <w:cantSplit/>
        </w:trPr>
        <w:tc>
          <w:tcPr>
            <w:tcW w:w="794" w:type="dxa"/>
          </w:tcPr>
          <w:p w14:paraId="21789BF7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042142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87CA23D" w14:textId="7DD11C7B" w:rsidR="00666BDF" w:rsidRPr="005460F2" w:rsidRDefault="00C8714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پیگیری</w:t>
            </w:r>
          </w:p>
        </w:tc>
      </w:tr>
      <w:tr w:rsidR="00666BDF" w:rsidRPr="005460F2" w14:paraId="2A0EAB2F" w14:textId="77777777" w:rsidTr="00666BDF">
        <w:trPr>
          <w:cantSplit/>
        </w:trPr>
        <w:tc>
          <w:tcPr>
            <w:tcW w:w="794" w:type="dxa"/>
          </w:tcPr>
          <w:p w14:paraId="1266DBD6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0C672E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DEF94B" w14:textId="1F9E14BD" w:rsidR="00666BDF" w:rsidRPr="005460F2" w:rsidRDefault="00C8714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نیاز به اقدامی نمی باشد</w:t>
            </w:r>
          </w:p>
        </w:tc>
      </w:tr>
      <w:tr w:rsidR="00666BDF" w:rsidRPr="005460F2" w14:paraId="2D0EA8CB" w14:textId="77777777" w:rsidTr="00E638C5">
        <w:trPr>
          <w:cantSplit/>
        </w:trPr>
        <w:tc>
          <w:tcPr>
            <w:tcW w:w="794" w:type="dxa"/>
          </w:tcPr>
          <w:p w14:paraId="0FC9E3FF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F3C70C6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BF2C2D" w14:textId="406D2932" w:rsidR="00666BDF" w:rsidRPr="005460F2" w:rsidRDefault="00C8714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پیگیری و مراقبت</w:t>
            </w:r>
          </w:p>
        </w:tc>
      </w:tr>
      <w:tr w:rsidR="00666BDF" w:rsidRPr="005460F2" w14:paraId="03A1F470" w14:textId="77777777" w:rsidTr="00666BDF">
        <w:trPr>
          <w:cantSplit/>
        </w:trPr>
        <w:tc>
          <w:tcPr>
            <w:tcW w:w="794" w:type="dxa"/>
          </w:tcPr>
          <w:p w14:paraId="266E438C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22167E" w14:textId="77777777" w:rsidR="00666BDF" w:rsidRPr="005460F2" w:rsidRDefault="00666BDF" w:rsidP="00666B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9C5C84D" w14:textId="153DF3EF" w:rsidR="00666BDF" w:rsidRPr="005460F2" w:rsidRDefault="00C8714B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افزایش پیگیری</w:t>
            </w:r>
          </w:p>
        </w:tc>
      </w:tr>
      <w:tr w:rsidR="00666BDF" w:rsidRPr="005460F2" w14:paraId="79003779" w14:textId="77777777" w:rsidTr="00666BDF">
        <w:trPr>
          <w:cantSplit/>
        </w:trPr>
        <w:tc>
          <w:tcPr>
            <w:tcW w:w="794" w:type="dxa"/>
          </w:tcPr>
          <w:p w14:paraId="772B2495" w14:textId="77777777" w:rsidR="00666BDF" w:rsidRPr="005460F2" w:rsidRDefault="00666BDF" w:rsidP="00666B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D27554D" w14:textId="23FB65A0" w:rsidR="00666BDF" w:rsidRPr="005460F2" w:rsidRDefault="00666BDF" w:rsidP="00666BD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B34A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85D0842" w14:textId="77777777"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7B42BE" w:rsidRPr="005460F2" w14:paraId="0973CFBD" w14:textId="77777777" w:rsidTr="0089488B">
        <w:trPr>
          <w:cantSplit/>
        </w:trPr>
        <w:tc>
          <w:tcPr>
            <w:tcW w:w="830" w:type="dxa"/>
          </w:tcPr>
          <w:p w14:paraId="6B263672" w14:textId="77777777" w:rsidR="007B42BE" w:rsidRPr="005460F2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039B91" w14:textId="77777777" w:rsidR="007B42BE" w:rsidRPr="005460F2" w:rsidRDefault="007B42BE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7B42BE" w:rsidRPr="005460F2" w14:paraId="351D100D" w14:textId="77777777" w:rsidTr="0089488B">
        <w:trPr>
          <w:cantSplit/>
        </w:trPr>
        <w:tc>
          <w:tcPr>
            <w:tcW w:w="830" w:type="dxa"/>
          </w:tcPr>
          <w:p w14:paraId="3AF532C5" w14:textId="59B3B961" w:rsidR="007B42BE" w:rsidRPr="00D87F2E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14:paraId="6BA97061" w14:textId="77777777" w:rsidR="007B42BE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سوال-در ارزیابی سرطان روده بزرگ کاهش وزن چه میزان مورد سوال قرار می گیرد؟</w:t>
            </w:r>
          </w:p>
          <w:p w14:paraId="5E4917A5" w14:textId="77777777" w:rsidR="007B42BE" w:rsidRPr="005460F2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B42BE" w:rsidRPr="005460F2" w14:paraId="1CFB3FD1" w14:textId="77777777" w:rsidTr="0089488B">
        <w:trPr>
          <w:cantSplit/>
        </w:trPr>
        <w:tc>
          <w:tcPr>
            <w:tcW w:w="830" w:type="dxa"/>
          </w:tcPr>
          <w:p w14:paraId="36FD86E9" w14:textId="77777777" w:rsidR="007B42BE" w:rsidRPr="005460F2" w:rsidRDefault="007B42BE" w:rsidP="0089488B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2D575C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7D3F88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مشهود در سال گذشته</w:t>
            </w:r>
          </w:p>
        </w:tc>
      </w:tr>
      <w:tr w:rsidR="007B42BE" w:rsidRPr="005460F2" w14:paraId="3B5F1E50" w14:textId="77777777" w:rsidTr="0089488B">
        <w:trPr>
          <w:cantSplit/>
        </w:trPr>
        <w:tc>
          <w:tcPr>
            <w:tcW w:w="830" w:type="dxa"/>
          </w:tcPr>
          <w:p w14:paraId="6DCBEE9E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8E1E5B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2F65BF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کاهش وزن 15 درصد در شش ماه اخیر </w:t>
            </w:r>
          </w:p>
        </w:tc>
      </w:tr>
      <w:tr w:rsidR="007B42BE" w:rsidRPr="005460F2" w14:paraId="195D5A62" w14:textId="77777777" w:rsidTr="0089488B">
        <w:trPr>
          <w:cantSplit/>
        </w:trPr>
        <w:tc>
          <w:tcPr>
            <w:tcW w:w="830" w:type="dxa"/>
          </w:tcPr>
          <w:p w14:paraId="4B1AB94E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B43C1CC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6E8E7E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10 درصد در دو ماه اخیر</w:t>
            </w:r>
          </w:p>
        </w:tc>
      </w:tr>
      <w:tr w:rsidR="007B42BE" w:rsidRPr="005460F2" w14:paraId="22FC890D" w14:textId="77777777" w:rsidTr="00E638C5">
        <w:trPr>
          <w:cantSplit/>
        </w:trPr>
        <w:tc>
          <w:tcPr>
            <w:tcW w:w="830" w:type="dxa"/>
          </w:tcPr>
          <w:p w14:paraId="2D611694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ABEF5B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0A2363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کاهش وزن بیش از 10 درصد در طی شش ماه گذشته</w:t>
            </w:r>
          </w:p>
        </w:tc>
      </w:tr>
      <w:tr w:rsidR="007B42BE" w:rsidRPr="005460F2" w14:paraId="6486A38F" w14:textId="77777777" w:rsidTr="0089488B">
        <w:trPr>
          <w:cantSplit/>
        </w:trPr>
        <w:tc>
          <w:tcPr>
            <w:tcW w:w="830" w:type="dxa"/>
          </w:tcPr>
          <w:p w14:paraId="4D226EDF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042EDD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1C3D8589" w14:textId="77777777" w:rsidR="007B42BE" w:rsidRDefault="007B42BE" w:rsidP="007B42BE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7B42BE" w:rsidRPr="005460F2" w14:paraId="0FC0B7DF" w14:textId="77777777" w:rsidTr="0089488B">
        <w:trPr>
          <w:cantSplit/>
        </w:trPr>
        <w:tc>
          <w:tcPr>
            <w:tcW w:w="830" w:type="dxa"/>
          </w:tcPr>
          <w:p w14:paraId="7F389169" w14:textId="77777777" w:rsidR="007B42BE" w:rsidRPr="005460F2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2F75A3" w14:textId="77777777" w:rsidR="007B42BE" w:rsidRPr="005460F2" w:rsidRDefault="007B42BE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7B42BE" w:rsidRPr="005460F2" w14:paraId="4E426C4B" w14:textId="77777777" w:rsidTr="0089488B">
        <w:trPr>
          <w:cantSplit/>
        </w:trPr>
        <w:tc>
          <w:tcPr>
            <w:tcW w:w="830" w:type="dxa"/>
          </w:tcPr>
          <w:p w14:paraId="6F5AAEB1" w14:textId="4FE82A8E" w:rsidR="007B42BE" w:rsidRPr="005110C8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14:paraId="04EC9D7D" w14:textId="77777777" w:rsidR="007B42BE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سوال-اگر فرد صرفا به دلیل علایم مثبت به پزشک ارجاع شده باشد، زمان ارجاع بعدی توسط چه کسی مشخص می شود؟</w:t>
            </w:r>
          </w:p>
          <w:p w14:paraId="04626828" w14:textId="77777777" w:rsidR="007B42BE" w:rsidRPr="005460F2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B42BE" w:rsidRPr="005460F2" w14:paraId="77F6C3CD" w14:textId="77777777" w:rsidTr="0089488B">
        <w:trPr>
          <w:cantSplit/>
        </w:trPr>
        <w:tc>
          <w:tcPr>
            <w:tcW w:w="830" w:type="dxa"/>
          </w:tcPr>
          <w:p w14:paraId="65416810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422075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E3D889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 خانه بهداشت</w:t>
            </w:r>
          </w:p>
        </w:tc>
      </w:tr>
      <w:tr w:rsidR="007B42BE" w:rsidRPr="005460F2" w14:paraId="695B5491" w14:textId="77777777" w:rsidTr="0089488B">
        <w:trPr>
          <w:cantSplit/>
        </w:trPr>
        <w:tc>
          <w:tcPr>
            <w:tcW w:w="830" w:type="dxa"/>
          </w:tcPr>
          <w:p w14:paraId="50C28CFA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A73640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3D91083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 سلامت مرکز بهداشتی درمانی</w:t>
            </w:r>
          </w:p>
        </w:tc>
      </w:tr>
      <w:tr w:rsidR="007B42BE" w:rsidRPr="005460F2" w14:paraId="7FE918CB" w14:textId="77777777" w:rsidTr="0089488B">
        <w:trPr>
          <w:cantSplit/>
        </w:trPr>
        <w:tc>
          <w:tcPr>
            <w:tcW w:w="830" w:type="dxa"/>
          </w:tcPr>
          <w:p w14:paraId="6FC83CED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D652C5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324761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پزشک مرکز </w:t>
            </w:r>
          </w:p>
        </w:tc>
      </w:tr>
      <w:tr w:rsidR="007B42BE" w:rsidRPr="005460F2" w14:paraId="0DDAE004" w14:textId="77777777" w:rsidTr="00E638C5">
        <w:trPr>
          <w:cantSplit/>
        </w:trPr>
        <w:tc>
          <w:tcPr>
            <w:tcW w:w="830" w:type="dxa"/>
          </w:tcPr>
          <w:p w14:paraId="2C692BAB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9BD05C7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938826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سطح 2 و 1</w:t>
            </w:r>
          </w:p>
        </w:tc>
      </w:tr>
      <w:tr w:rsidR="007B42BE" w:rsidRPr="005460F2" w14:paraId="56B1D0B2" w14:textId="77777777" w:rsidTr="0089488B">
        <w:trPr>
          <w:cantSplit/>
        </w:trPr>
        <w:tc>
          <w:tcPr>
            <w:tcW w:w="830" w:type="dxa"/>
          </w:tcPr>
          <w:p w14:paraId="20D0B480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1A94B13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7EA030BA" w14:textId="77777777" w:rsidR="007B42BE" w:rsidRDefault="007B42BE" w:rsidP="007B42BE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B42BE" w:rsidRPr="005460F2" w14:paraId="63A3443A" w14:textId="77777777" w:rsidTr="0089488B">
        <w:trPr>
          <w:cantSplit/>
        </w:trPr>
        <w:tc>
          <w:tcPr>
            <w:tcW w:w="794" w:type="dxa"/>
          </w:tcPr>
          <w:p w14:paraId="627A42BC" w14:textId="77777777" w:rsidR="007B42BE" w:rsidRPr="005460F2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5F072F" w14:textId="77777777" w:rsidR="007B42BE" w:rsidRPr="005460F2" w:rsidRDefault="007B42BE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7B42BE" w:rsidRPr="005460F2" w14:paraId="04BF5A9E" w14:textId="77777777" w:rsidTr="0089488B">
        <w:trPr>
          <w:cantSplit/>
        </w:trPr>
        <w:tc>
          <w:tcPr>
            <w:tcW w:w="794" w:type="dxa"/>
          </w:tcPr>
          <w:p w14:paraId="097D6115" w14:textId="3300A341" w:rsidR="007B42BE" w:rsidRPr="005110C8" w:rsidRDefault="007B42BE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14:paraId="2A020758" w14:textId="77777777" w:rsidR="007B42BE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سوال </w:t>
            </w:r>
            <w:r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غربالگری سرطان روده بزرگ  فامیل درجه یک داشتن چه سابقه ای سوال می گردد؟</w:t>
            </w:r>
          </w:p>
          <w:p w14:paraId="2AE094F6" w14:textId="77777777" w:rsidR="007B42BE" w:rsidRPr="005460F2" w:rsidRDefault="007B42BE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B42BE" w:rsidRPr="005460F2" w14:paraId="410C4275" w14:textId="77777777" w:rsidTr="0089488B">
        <w:trPr>
          <w:cantSplit/>
        </w:trPr>
        <w:tc>
          <w:tcPr>
            <w:tcW w:w="794" w:type="dxa"/>
          </w:tcPr>
          <w:p w14:paraId="3C040A2F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077C0E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42EC36E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گوارشی </w:t>
            </w:r>
          </w:p>
        </w:tc>
      </w:tr>
      <w:tr w:rsidR="007B42BE" w:rsidRPr="005460F2" w14:paraId="4CCEFD27" w14:textId="77777777" w:rsidTr="0089488B">
        <w:trPr>
          <w:cantSplit/>
        </w:trPr>
        <w:tc>
          <w:tcPr>
            <w:tcW w:w="794" w:type="dxa"/>
          </w:tcPr>
          <w:p w14:paraId="0E5E57DA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45CF566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3F3488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معده و روده </w:t>
            </w:r>
          </w:p>
        </w:tc>
      </w:tr>
      <w:tr w:rsidR="007B42BE" w:rsidRPr="005460F2" w14:paraId="5280613D" w14:textId="77777777" w:rsidTr="0089488B">
        <w:trPr>
          <w:cantSplit/>
        </w:trPr>
        <w:tc>
          <w:tcPr>
            <w:tcW w:w="794" w:type="dxa"/>
          </w:tcPr>
          <w:p w14:paraId="3BD2A067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606417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EC8392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آدنوم روده </w:t>
            </w:r>
          </w:p>
        </w:tc>
      </w:tr>
      <w:tr w:rsidR="007B42BE" w:rsidRPr="005460F2" w14:paraId="2F752509" w14:textId="77777777" w:rsidTr="00E638C5">
        <w:trPr>
          <w:cantSplit/>
        </w:trPr>
        <w:tc>
          <w:tcPr>
            <w:tcW w:w="794" w:type="dxa"/>
          </w:tcPr>
          <w:p w14:paraId="221F3BE7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349BF1F" w14:textId="77777777" w:rsidR="007B42BE" w:rsidRPr="005460F2" w:rsidRDefault="007B42BE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35D68F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یا آدنوم روده </w:t>
            </w:r>
          </w:p>
        </w:tc>
      </w:tr>
      <w:tr w:rsidR="007B42BE" w:rsidRPr="005460F2" w14:paraId="4CC8CD19" w14:textId="77777777" w:rsidTr="0089488B">
        <w:trPr>
          <w:cantSplit/>
        </w:trPr>
        <w:tc>
          <w:tcPr>
            <w:tcW w:w="794" w:type="dxa"/>
          </w:tcPr>
          <w:p w14:paraId="3C1A9220" w14:textId="77777777" w:rsidR="007B42BE" w:rsidRPr="005460F2" w:rsidRDefault="007B42BE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64B6E1" w14:textId="77777777" w:rsidR="007B42BE" w:rsidRPr="005460F2" w:rsidRDefault="007B42BE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اجرایی و محتوی آموزشی بهورز/ مراقب سلامت ( ایراپن)</w:t>
            </w:r>
          </w:p>
        </w:tc>
      </w:tr>
    </w:tbl>
    <w:p w14:paraId="49E02C26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400F" w:rsidRPr="005460F2" w14:paraId="5030ECB0" w14:textId="77777777" w:rsidTr="0089488B">
        <w:trPr>
          <w:cantSplit/>
        </w:trPr>
        <w:tc>
          <w:tcPr>
            <w:tcW w:w="794" w:type="dxa"/>
          </w:tcPr>
          <w:p w14:paraId="3446F216" w14:textId="77777777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C211C8" w14:textId="77777777" w:rsidR="0051400F" w:rsidRPr="005460F2" w:rsidRDefault="0051400F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51400F" w:rsidRPr="005460F2" w14:paraId="7C97CE55" w14:textId="77777777" w:rsidTr="0089488B">
        <w:trPr>
          <w:cantSplit/>
          <w:trHeight w:val="567"/>
        </w:trPr>
        <w:tc>
          <w:tcPr>
            <w:tcW w:w="794" w:type="dxa"/>
          </w:tcPr>
          <w:p w14:paraId="7FF4FD44" w14:textId="5C7EAAB3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14:paraId="74A51808" w14:textId="77777777" w:rsidR="0051400F" w:rsidRPr="005460F2" w:rsidRDefault="0051400F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ماموگرافی اقدام سطح 2 کدام سرطان است؟</w:t>
            </w:r>
          </w:p>
        </w:tc>
      </w:tr>
      <w:tr w:rsidR="0051400F" w:rsidRPr="005460F2" w14:paraId="09C330F6" w14:textId="77777777" w:rsidTr="0089488B">
        <w:trPr>
          <w:cantSplit/>
        </w:trPr>
        <w:tc>
          <w:tcPr>
            <w:tcW w:w="794" w:type="dxa"/>
          </w:tcPr>
          <w:p w14:paraId="66D39494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F7DBCA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B7AF0D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 و سرویکس</w:t>
            </w:r>
          </w:p>
        </w:tc>
      </w:tr>
      <w:tr w:rsidR="0051400F" w:rsidRPr="005460F2" w14:paraId="537CFBE5" w14:textId="77777777" w:rsidTr="0089488B">
        <w:trPr>
          <w:cantSplit/>
        </w:trPr>
        <w:tc>
          <w:tcPr>
            <w:tcW w:w="794" w:type="dxa"/>
          </w:tcPr>
          <w:p w14:paraId="2039F96D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229CF1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EBBB4B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سرطان کولورکتال </w:t>
            </w:r>
          </w:p>
        </w:tc>
      </w:tr>
      <w:tr w:rsidR="0051400F" w:rsidRPr="005460F2" w14:paraId="6F299658" w14:textId="77777777" w:rsidTr="0089488B">
        <w:trPr>
          <w:cantSplit/>
        </w:trPr>
        <w:tc>
          <w:tcPr>
            <w:tcW w:w="794" w:type="dxa"/>
          </w:tcPr>
          <w:p w14:paraId="7CD85D40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7E5105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F6EE87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مری</w:t>
            </w:r>
          </w:p>
        </w:tc>
      </w:tr>
      <w:tr w:rsidR="0051400F" w:rsidRPr="005460F2" w14:paraId="79C6C08D" w14:textId="77777777" w:rsidTr="00E638C5">
        <w:trPr>
          <w:cantSplit/>
        </w:trPr>
        <w:tc>
          <w:tcPr>
            <w:tcW w:w="794" w:type="dxa"/>
          </w:tcPr>
          <w:p w14:paraId="29799DFD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9AEBBAB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6250E8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پستان</w:t>
            </w:r>
          </w:p>
        </w:tc>
      </w:tr>
      <w:tr w:rsidR="0051400F" w:rsidRPr="005460F2" w14:paraId="004235DA" w14:textId="77777777" w:rsidTr="0089488B">
        <w:trPr>
          <w:cantSplit/>
        </w:trPr>
        <w:tc>
          <w:tcPr>
            <w:tcW w:w="794" w:type="dxa"/>
          </w:tcPr>
          <w:p w14:paraId="58D5CD31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D2DC744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07189DE0" w14:textId="77777777" w:rsidR="0051400F" w:rsidRPr="00EC7174" w:rsidRDefault="0051400F" w:rsidP="0051400F">
      <w:pPr>
        <w:pStyle w:val="a3"/>
        <w:rPr>
          <w:rStyle w:val="StyleComplexNazanin"/>
          <w:rFonts w:asciiTheme="majorBidi" w:hAnsiTheme="majorBidi" w:cs="B Nazanin"/>
          <w:color w:val="EE0000"/>
          <w:lang w:bidi="fa-IR"/>
        </w:rPr>
      </w:pPr>
      <w:r w:rsidRPr="00EC7174">
        <w:rPr>
          <w:rStyle w:val="StyleComplexNazanin"/>
          <w:rFonts w:asciiTheme="majorBidi" w:hAnsiTheme="majorBidi" w:cs="B Nazanin" w:hint="cs"/>
          <w:color w:val="EE0000"/>
          <w:rtl/>
          <w:lang w:bidi="fa-IR"/>
        </w:rPr>
        <w:t xml:space="preserve"> </w:t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400F" w:rsidRPr="005460F2" w14:paraId="142AC041" w14:textId="77777777" w:rsidTr="0089488B">
        <w:trPr>
          <w:cantSplit/>
        </w:trPr>
        <w:tc>
          <w:tcPr>
            <w:tcW w:w="794" w:type="dxa"/>
          </w:tcPr>
          <w:p w14:paraId="566D5E43" w14:textId="77777777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C607EC" w14:textId="77777777" w:rsidR="0051400F" w:rsidRPr="005460F2" w:rsidRDefault="0051400F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51400F" w:rsidRPr="005460F2" w14:paraId="7FF12A2F" w14:textId="77777777" w:rsidTr="0089488B">
        <w:trPr>
          <w:cantSplit/>
        </w:trPr>
        <w:tc>
          <w:tcPr>
            <w:tcW w:w="794" w:type="dxa"/>
          </w:tcPr>
          <w:p w14:paraId="471E3715" w14:textId="42EDA90F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14:paraId="6D3406AE" w14:textId="77777777" w:rsidR="0051400F" w:rsidRPr="005460F2" w:rsidRDefault="0051400F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گروه سنی غربالگری سرطان پستان کدام است؟</w:t>
            </w:r>
          </w:p>
        </w:tc>
      </w:tr>
      <w:tr w:rsidR="0051400F" w:rsidRPr="005460F2" w14:paraId="62AA49F1" w14:textId="77777777" w:rsidTr="0089488B">
        <w:trPr>
          <w:cantSplit/>
        </w:trPr>
        <w:tc>
          <w:tcPr>
            <w:tcW w:w="794" w:type="dxa"/>
          </w:tcPr>
          <w:p w14:paraId="61EC3958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60D0F1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3C7D94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بالای 30 سال</w:t>
            </w:r>
          </w:p>
        </w:tc>
      </w:tr>
      <w:tr w:rsidR="0051400F" w:rsidRPr="005460F2" w14:paraId="4D767FD7" w14:textId="77777777" w:rsidTr="0089488B">
        <w:trPr>
          <w:cantSplit/>
        </w:trPr>
        <w:tc>
          <w:tcPr>
            <w:tcW w:w="794" w:type="dxa"/>
          </w:tcPr>
          <w:p w14:paraId="39E37EB7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80F5FD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69DE00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میانسال</w:t>
            </w:r>
          </w:p>
        </w:tc>
      </w:tr>
      <w:tr w:rsidR="0051400F" w:rsidRPr="005460F2" w14:paraId="19E22E3A" w14:textId="77777777" w:rsidTr="00847214">
        <w:trPr>
          <w:cantSplit/>
        </w:trPr>
        <w:tc>
          <w:tcPr>
            <w:tcW w:w="794" w:type="dxa"/>
          </w:tcPr>
          <w:p w14:paraId="56132CC7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8A9A7AF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92B2CC" w14:textId="0ADEDACC" w:rsidR="0051400F" w:rsidRPr="005460F2" w:rsidRDefault="00847214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سالمند</w:t>
            </w:r>
          </w:p>
        </w:tc>
      </w:tr>
      <w:tr w:rsidR="0051400F" w:rsidRPr="005460F2" w14:paraId="1C2D92A4" w14:textId="77777777" w:rsidTr="00E638C5">
        <w:trPr>
          <w:cantSplit/>
        </w:trPr>
        <w:tc>
          <w:tcPr>
            <w:tcW w:w="794" w:type="dxa"/>
          </w:tcPr>
          <w:p w14:paraId="1514330D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2F7343E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09C030B" w14:textId="602BC985" w:rsidR="0051400F" w:rsidRPr="005460F2" w:rsidRDefault="00847214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30-69 ساله</w:t>
            </w:r>
          </w:p>
        </w:tc>
      </w:tr>
      <w:tr w:rsidR="0051400F" w:rsidRPr="005460F2" w14:paraId="2298D26D" w14:textId="77777777" w:rsidTr="0089488B">
        <w:trPr>
          <w:cantSplit/>
        </w:trPr>
        <w:tc>
          <w:tcPr>
            <w:tcW w:w="794" w:type="dxa"/>
          </w:tcPr>
          <w:p w14:paraId="1B5F68A9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3ECF05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5BCD70BE" w14:textId="77777777" w:rsidR="0051400F" w:rsidRDefault="0051400F" w:rsidP="0051400F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400F" w:rsidRPr="005460F2" w14:paraId="00CBC359" w14:textId="77777777" w:rsidTr="0089488B">
        <w:trPr>
          <w:cantSplit/>
        </w:trPr>
        <w:tc>
          <w:tcPr>
            <w:tcW w:w="794" w:type="dxa"/>
          </w:tcPr>
          <w:p w14:paraId="736B1E5C" w14:textId="77777777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789A7E" w14:textId="77777777" w:rsidR="0051400F" w:rsidRPr="005460F2" w:rsidRDefault="0051400F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51400F" w:rsidRPr="005460F2" w14:paraId="18EA97DD" w14:textId="77777777" w:rsidTr="0089488B">
        <w:trPr>
          <w:cantSplit/>
        </w:trPr>
        <w:tc>
          <w:tcPr>
            <w:tcW w:w="794" w:type="dxa"/>
          </w:tcPr>
          <w:p w14:paraId="2411CC48" w14:textId="5A3C3FB9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14:paraId="59D69A4E" w14:textId="77777777" w:rsidR="0051400F" w:rsidRPr="005460F2" w:rsidRDefault="0051400F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سوال- 1 تا 2 سال بعد از ارزیابی اولیه زمان مراجعه بعدی در غربالگری سرطان پستان برای کدام مورد زیر است؟</w:t>
            </w:r>
          </w:p>
        </w:tc>
      </w:tr>
      <w:tr w:rsidR="0051400F" w:rsidRPr="005460F2" w14:paraId="76A9AD40" w14:textId="77777777" w:rsidTr="0089488B">
        <w:trPr>
          <w:cantSplit/>
        </w:trPr>
        <w:tc>
          <w:tcPr>
            <w:tcW w:w="794" w:type="dxa"/>
          </w:tcPr>
          <w:p w14:paraId="7AD0BC45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4D38BBE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A4C86C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 سابقه خانوادگی</w:t>
            </w:r>
          </w:p>
        </w:tc>
      </w:tr>
      <w:tr w:rsidR="0051400F" w:rsidRPr="005460F2" w14:paraId="57380648" w14:textId="77777777" w:rsidTr="0089488B">
        <w:trPr>
          <w:cantSplit/>
        </w:trPr>
        <w:tc>
          <w:tcPr>
            <w:tcW w:w="794" w:type="dxa"/>
          </w:tcPr>
          <w:p w14:paraId="66685E2B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F18371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84C6E80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با سابقه قبلی خود فرد</w:t>
            </w:r>
          </w:p>
        </w:tc>
      </w:tr>
      <w:tr w:rsidR="0051400F" w:rsidRPr="005460F2" w14:paraId="395921D7" w14:textId="77777777" w:rsidTr="00E638C5">
        <w:trPr>
          <w:cantSplit/>
        </w:trPr>
        <w:tc>
          <w:tcPr>
            <w:tcW w:w="794" w:type="dxa"/>
          </w:tcPr>
          <w:p w14:paraId="1B55D392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6A25298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4760CB" w14:textId="03FC85B9" w:rsidR="0051400F" w:rsidRPr="005460F2" w:rsidRDefault="00771921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طبیعی بودن معاینات زمان معاینه اول</w:t>
            </w:r>
          </w:p>
        </w:tc>
      </w:tr>
      <w:tr w:rsidR="0051400F" w:rsidRPr="005460F2" w14:paraId="129147B6" w14:textId="77777777" w:rsidTr="00771921">
        <w:trPr>
          <w:cantSplit/>
        </w:trPr>
        <w:tc>
          <w:tcPr>
            <w:tcW w:w="794" w:type="dxa"/>
          </w:tcPr>
          <w:p w14:paraId="2B7403A2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CBC1F1E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027D63" w14:textId="09A2C927" w:rsidR="0051400F" w:rsidRPr="005460F2" w:rsidRDefault="00771921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زنان یائسه</w:t>
            </w:r>
          </w:p>
        </w:tc>
      </w:tr>
      <w:tr w:rsidR="0051400F" w:rsidRPr="005460F2" w14:paraId="27103073" w14:textId="77777777" w:rsidTr="0089488B">
        <w:trPr>
          <w:cantSplit/>
        </w:trPr>
        <w:tc>
          <w:tcPr>
            <w:tcW w:w="794" w:type="dxa"/>
          </w:tcPr>
          <w:p w14:paraId="6A78D79F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F4EC0B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331F6613" w14:textId="77777777" w:rsidR="0051400F" w:rsidRDefault="0051400F" w:rsidP="0051400F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400F" w:rsidRPr="005460F2" w14:paraId="12E86253" w14:textId="77777777" w:rsidTr="0089488B">
        <w:trPr>
          <w:cantSplit/>
        </w:trPr>
        <w:tc>
          <w:tcPr>
            <w:tcW w:w="794" w:type="dxa"/>
          </w:tcPr>
          <w:p w14:paraId="569BA684" w14:textId="77777777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4FF7F6" w14:textId="77777777" w:rsidR="0051400F" w:rsidRPr="005460F2" w:rsidRDefault="0051400F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51400F" w:rsidRPr="005460F2" w14:paraId="306D73BA" w14:textId="77777777" w:rsidTr="0089488B">
        <w:trPr>
          <w:cantSplit/>
        </w:trPr>
        <w:tc>
          <w:tcPr>
            <w:tcW w:w="794" w:type="dxa"/>
          </w:tcPr>
          <w:p w14:paraId="7810C857" w14:textId="4AC54EFF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14:paraId="36E2A8AB" w14:textId="77777777" w:rsidR="0051400F" w:rsidRPr="005460F2" w:rsidRDefault="0051400F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سرطان کولورکتال کدام  مورد زیراست؟</w:t>
            </w:r>
          </w:p>
        </w:tc>
      </w:tr>
      <w:tr w:rsidR="0051400F" w:rsidRPr="005460F2" w14:paraId="17686A4C" w14:textId="77777777" w:rsidTr="0089488B">
        <w:trPr>
          <w:cantSplit/>
        </w:trPr>
        <w:tc>
          <w:tcPr>
            <w:tcW w:w="794" w:type="dxa"/>
          </w:tcPr>
          <w:p w14:paraId="71FD649C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099DCC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8F76EF5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کوچک</w:t>
            </w:r>
          </w:p>
        </w:tc>
      </w:tr>
      <w:tr w:rsidR="0051400F" w:rsidRPr="005460F2" w14:paraId="748AC574" w14:textId="77777777" w:rsidTr="008039C8">
        <w:trPr>
          <w:cantSplit/>
        </w:trPr>
        <w:tc>
          <w:tcPr>
            <w:tcW w:w="794" w:type="dxa"/>
          </w:tcPr>
          <w:p w14:paraId="1BC2AF6B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6D04C21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054090" w14:textId="59077EE0" w:rsidR="0051400F" w:rsidRPr="005460F2" w:rsidRDefault="008039C8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معده</w:t>
            </w:r>
          </w:p>
        </w:tc>
      </w:tr>
      <w:tr w:rsidR="0051400F" w:rsidRPr="005460F2" w14:paraId="0DAA3B30" w14:textId="77777777" w:rsidTr="00E638C5">
        <w:trPr>
          <w:cantSplit/>
        </w:trPr>
        <w:tc>
          <w:tcPr>
            <w:tcW w:w="794" w:type="dxa"/>
          </w:tcPr>
          <w:p w14:paraId="0AC5D79F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2EDB890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CE694B" w14:textId="0447FED2" w:rsidR="0051400F" w:rsidRPr="005460F2" w:rsidRDefault="008039C8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روده بزرگ</w:t>
            </w:r>
          </w:p>
        </w:tc>
      </w:tr>
      <w:tr w:rsidR="0051400F" w:rsidRPr="005460F2" w14:paraId="14B21E3C" w14:textId="77777777" w:rsidTr="0089488B">
        <w:trPr>
          <w:cantSplit/>
        </w:trPr>
        <w:tc>
          <w:tcPr>
            <w:tcW w:w="794" w:type="dxa"/>
          </w:tcPr>
          <w:p w14:paraId="56AD6B37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F70175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FFD598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رکتوم</w:t>
            </w:r>
          </w:p>
        </w:tc>
      </w:tr>
      <w:tr w:rsidR="0051400F" w:rsidRPr="005460F2" w14:paraId="7BFC3405" w14:textId="77777777" w:rsidTr="0089488B">
        <w:trPr>
          <w:cantSplit/>
        </w:trPr>
        <w:tc>
          <w:tcPr>
            <w:tcW w:w="794" w:type="dxa"/>
          </w:tcPr>
          <w:p w14:paraId="103E9A93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BCA469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1564A8E4" w14:textId="77777777" w:rsidR="0051400F" w:rsidRDefault="0051400F" w:rsidP="0051400F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51AFFD15" w14:textId="77777777" w:rsidR="0051400F" w:rsidRDefault="0051400F" w:rsidP="0051400F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400F" w:rsidRPr="005460F2" w14:paraId="3F72E8C4" w14:textId="77777777" w:rsidTr="0089488B">
        <w:trPr>
          <w:cantSplit/>
        </w:trPr>
        <w:tc>
          <w:tcPr>
            <w:tcW w:w="794" w:type="dxa"/>
          </w:tcPr>
          <w:p w14:paraId="678CE8B1" w14:textId="77777777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C7B4E1" w14:textId="77777777" w:rsidR="0051400F" w:rsidRPr="005460F2" w:rsidRDefault="0051400F" w:rsidP="0089488B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51400F" w:rsidRPr="005460F2" w14:paraId="084A14D2" w14:textId="77777777" w:rsidTr="0089488B">
        <w:trPr>
          <w:cantSplit/>
        </w:trPr>
        <w:tc>
          <w:tcPr>
            <w:tcW w:w="794" w:type="dxa"/>
          </w:tcPr>
          <w:p w14:paraId="3658768E" w14:textId="20F5D124" w:rsidR="0051400F" w:rsidRPr="005460F2" w:rsidRDefault="0051400F" w:rsidP="0089488B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14:paraId="7AC8E6C5" w14:textId="77777777" w:rsidR="0051400F" w:rsidRPr="005460F2" w:rsidRDefault="0051400F" w:rsidP="0089488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سوال- ارزیابی اولیه سرطان کولورکتال توسط چه کسی انجام میگیرد؟</w:t>
            </w:r>
          </w:p>
        </w:tc>
      </w:tr>
      <w:tr w:rsidR="0051400F" w:rsidRPr="005460F2" w14:paraId="65FACCE6" w14:textId="77777777" w:rsidTr="00E638C5">
        <w:trPr>
          <w:cantSplit/>
        </w:trPr>
        <w:tc>
          <w:tcPr>
            <w:tcW w:w="794" w:type="dxa"/>
          </w:tcPr>
          <w:p w14:paraId="1D0D7C81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296E2DE4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E3532E" w14:textId="6C284BDC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بهورز/ مراقب</w:t>
            </w:r>
          </w:p>
        </w:tc>
      </w:tr>
      <w:tr w:rsidR="0051400F" w:rsidRPr="005460F2" w14:paraId="3E61A5FF" w14:textId="77777777" w:rsidTr="0051400F">
        <w:trPr>
          <w:cantSplit/>
        </w:trPr>
        <w:tc>
          <w:tcPr>
            <w:tcW w:w="794" w:type="dxa"/>
          </w:tcPr>
          <w:p w14:paraId="61936E71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00E28E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0044F0" w14:textId="60F33925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 مرکز</w:t>
            </w:r>
          </w:p>
        </w:tc>
      </w:tr>
      <w:tr w:rsidR="0051400F" w:rsidRPr="005460F2" w14:paraId="7E9634F8" w14:textId="77777777" w:rsidTr="0089488B">
        <w:trPr>
          <w:cantSplit/>
        </w:trPr>
        <w:tc>
          <w:tcPr>
            <w:tcW w:w="794" w:type="dxa"/>
          </w:tcPr>
          <w:p w14:paraId="4329F663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E0A22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22DA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378FD8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مراقب ناظر</w:t>
            </w:r>
          </w:p>
        </w:tc>
      </w:tr>
      <w:tr w:rsidR="0051400F" w:rsidRPr="005460F2" w14:paraId="230D63B0" w14:textId="77777777" w:rsidTr="0089488B">
        <w:trPr>
          <w:cantSplit/>
        </w:trPr>
        <w:tc>
          <w:tcPr>
            <w:tcW w:w="794" w:type="dxa"/>
          </w:tcPr>
          <w:p w14:paraId="637B16B0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223CE0" w14:textId="77777777" w:rsidR="0051400F" w:rsidRPr="005460F2" w:rsidRDefault="0051400F" w:rsidP="0089488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086162C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پزشگ سطح 2</w:t>
            </w:r>
          </w:p>
        </w:tc>
      </w:tr>
      <w:tr w:rsidR="0051400F" w:rsidRPr="005460F2" w14:paraId="7D6B81DF" w14:textId="77777777" w:rsidTr="0089488B">
        <w:trPr>
          <w:cantSplit/>
        </w:trPr>
        <w:tc>
          <w:tcPr>
            <w:tcW w:w="794" w:type="dxa"/>
          </w:tcPr>
          <w:p w14:paraId="53B61846" w14:textId="77777777" w:rsidR="0051400F" w:rsidRPr="005460F2" w:rsidRDefault="0051400F" w:rsidP="0089488B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BCE1E42" w14:textId="77777777" w:rsidR="0051400F" w:rsidRPr="005460F2" w:rsidRDefault="0051400F" w:rsidP="0089488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6FD41170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C4E8D" w:rsidRPr="005460F2" w14:paraId="56E098E3" w14:textId="77777777" w:rsidTr="00DC4E8D">
        <w:trPr>
          <w:cantSplit/>
        </w:trPr>
        <w:tc>
          <w:tcPr>
            <w:tcW w:w="794" w:type="dxa"/>
            <w:shd w:val="clear" w:color="auto" w:fill="auto"/>
          </w:tcPr>
          <w:p w14:paraId="35ADFB49" w14:textId="77777777" w:rsidR="00DC4E8D" w:rsidRPr="005460F2" w:rsidRDefault="00DC4E8D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8DF443" w14:textId="02FA70D3" w:rsidR="00DC4E8D" w:rsidRPr="005460F2" w:rsidRDefault="00DC4E8D" w:rsidP="00DC4E8D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C4E8D" w:rsidRPr="005460F2" w14:paraId="1DE24569" w14:textId="77777777" w:rsidTr="00DC4E8D">
        <w:trPr>
          <w:cantSplit/>
        </w:trPr>
        <w:tc>
          <w:tcPr>
            <w:tcW w:w="794" w:type="dxa"/>
          </w:tcPr>
          <w:p w14:paraId="015621B2" w14:textId="113BC293" w:rsidR="00DC4E8D" w:rsidRPr="005460F2" w:rsidRDefault="003B4788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14:paraId="60576C59" w14:textId="0982355E" w:rsidR="00DC4E8D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D1734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- </w:t>
            </w:r>
            <w:r w:rsidR="00D17343">
              <w:rPr>
                <w:rStyle w:val="StyleComplexNazanin"/>
                <w:rFonts w:asciiTheme="majorBidi" w:hAnsiTheme="majorBidi" w:cs="B Nazanin"/>
                <w:lang w:bidi="fa-IR"/>
              </w:rPr>
              <w:t>FIT</w:t>
            </w:r>
            <w:r w:rsidR="00D1734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تشخیص ....... در ..... می باشد.</w:t>
            </w:r>
          </w:p>
          <w:p w14:paraId="14E48580" w14:textId="77777777" w:rsidR="00DC4E8D" w:rsidRPr="005460F2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C4E8D" w:rsidRPr="005460F2" w14:paraId="33517793" w14:textId="77777777" w:rsidTr="00DC4E8D">
        <w:trPr>
          <w:cantSplit/>
        </w:trPr>
        <w:tc>
          <w:tcPr>
            <w:tcW w:w="794" w:type="dxa"/>
          </w:tcPr>
          <w:p w14:paraId="0C8D92AE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40E644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CE9C5E" w14:textId="31F4F8C1" w:rsidR="00DC4E8D" w:rsidRPr="005460F2" w:rsidRDefault="00D17343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در بزاق</w:t>
            </w:r>
          </w:p>
        </w:tc>
      </w:tr>
      <w:tr w:rsidR="00DC4E8D" w:rsidRPr="005460F2" w14:paraId="7C7E95EA" w14:textId="77777777" w:rsidTr="00DC4E8D">
        <w:trPr>
          <w:cantSplit/>
        </w:trPr>
        <w:tc>
          <w:tcPr>
            <w:tcW w:w="794" w:type="dxa"/>
          </w:tcPr>
          <w:p w14:paraId="5765096F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27C8A8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49ACFF" w14:textId="2F5293D3" w:rsidR="00DC4E8D" w:rsidRPr="005460F2" w:rsidRDefault="00D17343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در ترشحات پستان</w:t>
            </w:r>
          </w:p>
        </w:tc>
      </w:tr>
      <w:tr w:rsidR="00DC4E8D" w:rsidRPr="005460F2" w14:paraId="2D9414F2" w14:textId="77777777" w:rsidTr="00E638C5">
        <w:trPr>
          <w:cantSplit/>
        </w:trPr>
        <w:tc>
          <w:tcPr>
            <w:tcW w:w="794" w:type="dxa"/>
          </w:tcPr>
          <w:p w14:paraId="1F4A25B3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A9508E2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82C388" w14:textId="3B1D2FC7" w:rsidR="00DC4E8D" w:rsidRPr="005460F2" w:rsidRDefault="00D17343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در مدفوع</w:t>
            </w:r>
          </w:p>
        </w:tc>
      </w:tr>
      <w:tr w:rsidR="00DC4E8D" w:rsidRPr="005460F2" w14:paraId="278CD66B" w14:textId="77777777" w:rsidTr="00DC4E8D">
        <w:trPr>
          <w:cantSplit/>
        </w:trPr>
        <w:tc>
          <w:tcPr>
            <w:tcW w:w="794" w:type="dxa"/>
          </w:tcPr>
          <w:p w14:paraId="24F447E8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74767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FB1621" w14:textId="7B140CAD" w:rsidR="00DC4E8D" w:rsidRPr="005460F2" w:rsidRDefault="00D17343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خون در پوست</w:t>
            </w:r>
          </w:p>
        </w:tc>
      </w:tr>
      <w:tr w:rsidR="00C11F66" w:rsidRPr="005460F2" w14:paraId="0D6B6ECF" w14:textId="77777777" w:rsidTr="00DC4E8D">
        <w:trPr>
          <w:cantSplit/>
        </w:trPr>
        <w:tc>
          <w:tcPr>
            <w:tcW w:w="794" w:type="dxa"/>
          </w:tcPr>
          <w:p w14:paraId="610A85F6" w14:textId="77777777" w:rsidR="00C11F66" w:rsidRPr="005460F2" w:rsidRDefault="00C11F66" w:rsidP="00C11F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C205F5" w14:textId="0CF99DF1" w:rsidR="00C11F66" w:rsidRPr="005460F2" w:rsidRDefault="00C11F66" w:rsidP="00C11F6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6D86B6C4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C4E8D" w:rsidRPr="005460F2" w14:paraId="2B14629F" w14:textId="77777777" w:rsidTr="00DC4E8D">
        <w:trPr>
          <w:cantSplit/>
        </w:trPr>
        <w:tc>
          <w:tcPr>
            <w:tcW w:w="794" w:type="dxa"/>
            <w:shd w:val="clear" w:color="auto" w:fill="auto"/>
          </w:tcPr>
          <w:p w14:paraId="641E668D" w14:textId="77777777" w:rsidR="00DC4E8D" w:rsidRPr="005460F2" w:rsidRDefault="00DC4E8D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51180B" w14:textId="7DC52A25" w:rsidR="00DC4E8D" w:rsidRPr="005460F2" w:rsidRDefault="00DC4E8D" w:rsidP="00DC4E8D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C4E8D" w:rsidRPr="005460F2" w14:paraId="3365FE83" w14:textId="77777777" w:rsidTr="00DC4E8D">
        <w:trPr>
          <w:cantSplit/>
        </w:trPr>
        <w:tc>
          <w:tcPr>
            <w:tcW w:w="794" w:type="dxa"/>
          </w:tcPr>
          <w:p w14:paraId="481834B8" w14:textId="33BFEC2E" w:rsidR="00DC4E8D" w:rsidRPr="005460F2" w:rsidRDefault="003B4788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14:paraId="63AB5135" w14:textId="430D595D" w:rsidR="00DC4E8D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3658C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-آیا در غربالگری سرطان روده بزرگ بیماری های الت</w:t>
            </w:r>
            <w:r w:rsidR="00C11F6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</w:t>
            </w:r>
            <w:r w:rsidR="003658C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ابی روده بررسی می شود؟</w:t>
            </w:r>
          </w:p>
          <w:p w14:paraId="3E573A57" w14:textId="77777777" w:rsidR="00DC4E8D" w:rsidRPr="005460F2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C4E8D" w:rsidRPr="005460F2" w14:paraId="559E1A3B" w14:textId="77777777" w:rsidTr="00DC4E8D">
        <w:trPr>
          <w:cantSplit/>
        </w:trPr>
        <w:tc>
          <w:tcPr>
            <w:tcW w:w="794" w:type="dxa"/>
          </w:tcPr>
          <w:p w14:paraId="6AE1B86F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6D7A26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F3FF83" w14:textId="3C19A95A" w:rsidR="00DC4E8D" w:rsidRPr="005460F2" w:rsidRDefault="003658CE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خیر</w:t>
            </w:r>
          </w:p>
        </w:tc>
      </w:tr>
      <w:tr w:rsidR="00DC4E8D" w:rsidRPr="005460F2" w14:paraId="063A4BD8" w14:textId="77777777" w:rsidTr="00E638C5">
        <w:trPr>
          <w:cantSplit/>
        </w:trPr>
        <w:tc>
          <w:tcPr>
            <w:tcW w:w="794" w:type="dxa"/>
          </w:tcPr>
          <w:p w14:paraId="2D613AE0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1C7D5E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023866" w14:textId="1175B9CC" w:rsidR="00DC4E8D" w:rsidRPr="005460F2" w:rsidRDefault="003658CE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بله</w:t>
            </w:r>
          </w:p>
        </w:tc>
      </w:tr>
      <w:tr w:rsidR="00DC4E8D" w:rsidRPr="005460F2" w14:paraId="421472ED" w14:textId="77777777" w:rsidTr="00DC4E8D">
        <w:trPr>
          <w:cantSplit/>
        </w:trPr>
        <w:tc>
          <w:tcPr>
            <w:tcW w:w="794" w:type="dxa"/>
          </w:tcPr>
          <w:p w14:paraId="057C4615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995857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DECABD" w14:textId="55CF4C20" w:rsidR="00DC4E8D" w:rsidRPr="005460F2" w:rsidRDefault="003658CE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فرد سابقه فردی دارد</w:t>
            </w:r>
          </w:p>
        </w:tc>
      </w:tr>
      <w:tr w:rsidR="00DC4E8D" w:rsidRPr="005460F2" w14:paraId="613C8D68" w14:textId="77777777" w:rsidTr="00DC4E8D">
        <w:trPr>
          <w:cantSplit/>
        </w:trPr>
        <w:tc>
          <w:tcPr>
            <w:tcW w:w="794" w:type="dxa"/>
          </w:tcPr>
          <w:p w14:paraId="2589C5C4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74B79C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B4B97B" w14:textId="1452568A" w:rsidR="00DC4E8D" w:rsidRPr="005460F2" w:rsidRDefault="003658CE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اگر فرد سابقه خانوادگی دارد</w:t>
            </w:r>
          </w:p>
        </w:tc>
      </w:tr>
      <w:tr w:rsidR="00C11F66" w:rsidRPr="005460F2" w14:paraId="7710CA47" w14:textId="77777777" w:rsidTr="00DC4E8D">
        <w:trPr>
          <w:cantSplit/>
        </w:trPr>
        <w:tc>
          <w:tcPr>
            <w:tcW w:w="794" w:type="dxa"/>
          </w:tcPr>
          <w:p w14:paraId="6B09B3EF" w14:textId="77777777" w:rsidR="00C11F66" w:rsidRPr="005460F2" w:rsidRDefault="00C11F66" w:rsidP="00C11F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48B9E7" w14:textId="7F55D44D" w:rsidR="00C11F66" w:rsidRPr="005460F2" w:rsidRDefault="00C11F66" w:rsidP="00C11F6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5A2CED45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C4E8D" w:rsidRPr="005460F2" w14:paraId="58D1988F" w14:textId="77777777" w:rsidTr="0057681B">
        <w:trPr>
          <w:cantSplit/>
        </w:trPr>
        <w:tc>
          <w:tcPr>
            <w:tcW w:w="794" w:type="dxa"/>
            <w:shd w:val="clear" w:color="auto" w:fill="auto"/>
          </w:tcPr>
          <w:p w14:paraId="08974411" w14:textId="77777777" w:rsidR="00DC4E8D" w:rsidRPr="005460F2" w:rsidRDefault="00DC4E8D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1AE50B" w14:textId="5470FB70" w:rsidR="00DC4E8D" w:rsidRPr="005460F2" w:rsidRDefault="00DC4E8D" w:rsidP="00DC4E8D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غربالگر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شناسا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یی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 مراقبت ب</w:t>
            </w:r>
            <w:r w:rsidRPr="00A6145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A6145E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ماران</w:t>
            </w:r>
            <w:r w:rsidRPr="00A6145E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مبتلا به سرطان</w:t>
            </w:r>
          </w:p>
        </w:tc>
      </w:tr>
      <w:tr w:rsidR="00DC4E8D" w:rsidRPr="005460F2" w14:paraId="33DE13CD" w14:textId="77777777" w:rsidTr="0057681B">
        <w:trPr>
          <w:cantSplit/>
        </w:trPr>
        <w:tc>
          <w:tcPr>
            <w:tcW w:w="794" w:type="dxa"/>
          </w:tcPr>
          <w:p w14:paraId="7BD67D50" w14:textId="1F47ADBC" w:rsidR="00DC4E8D" w:rsidRPr="005460F2" w:rsidRDefault="003B4788" w:rsidP="00DC4E8D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14:paraId="6E925E52" w14:textId="71471A46" w:rsidR="00DC4E8D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  <w:r w:rsidR="00C35D5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- علائ</w:t>
            </w:r>
            <w:r w:rsidR="00C11F6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</w:t>
            </w:r>
            <w:r w:rsidR="00C35D5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در طبقه بندی غربالگری سرطان روده بزرگ چند نوع است؟</w:t>
            </w:r>
          </w:p>
          <w:p w14:paraId="00395E2A" w14:textId="77777777" w:rsidR="00DC4E8D" w:rsidRPr="005460F2" w:rsidRDefault="00DC4E8D" w:rsidP="00DC4E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C4E8D" w:rsidRPr="005460F2" w14:paraId="49C939CC" w14:textId="77777777" w:rsidTr="0057681B">
        <w:trPr>
          <w:cantSplit/>
        </w:trPr>
        <w:tc>
          <w:tcPr>
            <w:tcW w:w="794" w:type="dxa"/>
          </w:tcPr>
          <w:p w14:paraId="69AA6F32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8C394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5F3EC9E" w14:textId="5F7BBAC5" w:rsidR="00DC4E8D" w:rsidRPr="005460F2" w:rsidRDefault="00C35D5C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 خطر</w:t>
            </w:r>
          </w:p>
        </w:tc>
      </w:tr>
      <w:tr w:rsidR="00DC4E8D" w:rsidRPr="005460F2" w14:paraId="52A7BE27" w14:textId="77777777" w:rsidTr="0057681B">
        <w:trPr>
          <w:cantSplit/>
        </w:trPr>
        <w:tc>
          <w:tcPr>
            <w:tcW w:w="794" w:type="dxa"/>
          </w:tcPr>
          <w:p w14:paraId="47BB1D20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59428B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B5ABA3F" w14:textId="41AD3064" w:rsidR="00DC4E8D" w:rsidRPr="005460F2" w:rsidRDefault="00C35D5C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پرخطر</w:t>
            </w:r>
          </w:p>
        </w:tc>
      </w:tr>
      <w:tr w:rsidR="00DC4E8D" w:rsidRPr="005460F2" w14:paraId="791719FF" w14:textId="77777777" w:rsidTr="0057681B">
        <w:trPr>
          <w:cantSplit/>
        </w:trPr>
        <w:tc>
          <w:tcPr>
            <w:tcW w:w="794" w:type="dxa"/>
          </w:tcPr>
          <w:p w14:paraId="0836D203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236986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B940880" w14:textId="2A28877B" w:rsidR="00DC4E8D" w:rsidRPr="005460F2" w:rsidRDefault="00C35D5C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کم خطر </w:t>
            </w:r>
          </w:p>
        </w:tc>
      </w:tr>
      <w:tr w:rsidR="00DC4E8D" w:rsidRPr="005460F2" w14:paraId="6C0801FA" w14:textId="77777777" w:rsidTr="00E638C5">
        <w:trPr>
          <w:cantSplit/>
        </w:trPr>
        <w:tc>
          <w:tcPr>
            <w:tcW w:w="794" w:type="dxa"/>
          </w:tcPr>
          <w:p w14:paraId="064D4373" w14:textId="77777777" w:rsidR="00DC4E8D" w:rsidRPr="005460F2" w:rsidRDefault="00DC4E8D" w:rsidP="00DC4E8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215756" w14:textId="77777777" w:rsidR="00DC4E8D" w:rsidRPr="005460F2" w:rsidRDefault="00DC4E8D" w:rsidP="00DC4E8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205FCC" w14:textId="6A23B341" w:rsidR="00DC4E8D" w:rsidRPr="005460F2" w:rsidRDefault="00C35D5C" w:rsidP="00DC4E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کم خطر- پرخطر</w:t>
            </w:r>
          </w:p>
        </w:tc>
      </w:tr>
      <w:tr w:rsidR="00C11F66" w:rsidRPr="005460F2" w14:paraId="410351D9" w14:textId="77777777" w:rsidTr="0057681B">
        <w:trPr>
          <w:cantSplit/>
        </w:trPr>
        <w:tc>
          <w:tcPr>
            <w:tcW w:w="794" w:type="dxa"/>
          </w:tcPr>
          <w:p w14:paraId="0A40D11B" w14:textId="77777777" w:rsidR="00C11F66" w:rsidRPr="005460F2" w:rsidRDefault="00C11F66" w:rsidP="00C11F66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A2A0E4" w14:textId="0670A69A" w:rsidR="00C11F66" w:rsidRPr="005460F2" w:rsidRDefault="00C11F66" w:rsidP="00C11F6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دستورالعمل برنامه ملی تشخیص زودهنگام سرطان در ایران</w:t>
            </w:r>
          </w:p>
        </w:tc>
      </w:tr>
    </w:tbl>
    <w:p w14:paraId="13FEA34F" w14:textId="77777777"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3103" w14:textId="77777777" w:rsidR="006349B7" w:rsidRDefault="006349B7">
      <w:r>
        <w:separator/>
      </w:r>
    </w:p>
  </w:endnote>
  <w:endnote w:type="continuationSeparator" w:id="0">
    <w:p w14:paraId="589EAD11" w14:textId="77777777" w:rsidR="006349B7" w:rsidRDefault="0063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B23A6" w14:textId="77777777" w:rsidR="004A3255" w:rsidRDefault="004A32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C8B8" w14:textId="77777777" w:rsidR="00BA30C2" w:rsidRPr="001F3A0F" w:rsidRDefault="00BA30C2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784872">
      <w:rPr>
        <w:rStyle w:val="PageNumber"/>
        <w:rFonts w:cs="B Nazanin"/>
        <w:noProof/>
        <w:sz w:val="20"/>
        <w:szCs w:val="20"/>
        <w:rtl/>
      </w:rPr>
      <w:t>6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67291" w14:textId="77777777" w:rsidR="004A3255" w:rsidRDefault="004A3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64B5A" w14:textId="77777777" w:rsidR="006349B7" w:rsidRDefault="006349B7">
      <w:r>
        <w:separator/>
      </w:r>
    </w:p>
  </w:footnote>
  <w:footnote w:type="continuationSeparator" w:id="0">
    <w:p w14:paraId="7DB3A4F8" w14:textId="77777777" w:rsidR="006349B7" w:rsidRDefault="00634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F0F39" w14:textId="77777777" w:rsidR="004A3255" w:rsidRDefault="004A3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44813" w14:textId="77777777" w:rsidR="00BA30C2" w:rsidRPr="006D36FD" w:rsidRDefault="00BA30C2" w:rsidP="00453C31">
    <w:pPr>
      <w:pStyle w:val="Header"/>
      <w:jc w:val="center"/>
      <w:rPr>
        <w:rFonts w:cs="Nazanin"/>
        <w:b/>
        <w:bCs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C5E492" wp14:editId="07DE733C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0D5DF1" w14:textId="77777777" w:rsidR="00BA30C2" w:rsidRPr="00453C31" w:rsidRDefault="00BA30C2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5E492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5F0D5DF1" w14:textId="77777777" w:rsidR="00BA30C2" w:rsidRPr="00453C31" w:rsidRDefault="00BA30C2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BF76F21" wp14:editId="5E6F36E1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92141" w14:textId="15C2CFBC" w:rsidR="00BA30C2" w:rsidRPr="005937FB" w:rsidRDefault="00BA30C2" w:rsidP="005C3793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645B00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F76F21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26992141" w14:textId="15C2CFBC" w:rsidR="00BA30C2" w:rsidRPr="005937FB" w:rsidRDefault="00BA30C2" w:rsidP="005C3793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645B00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99332C" wp14:editId="6F4D0C3A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C83B6" w14:textId="77777777" w:rsidR="00BA30C2" w:rsidRPr="005937FB" w:rsidRDefault="00BA30C2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99332C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464C83B6" w14:textId="77777777" w:rsidR="00BA30C2" w:rsidRPr="005937FB" w:rsidRDefault="00BA30C2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9DB06FA" wp14:editId="62A7930A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76E3AE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C0C7F7" wp14:editId="6BC426B2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967C775" w14:textId="77777777" w:rsidR="00BA30C2" w:rsidRPr="00863408" w:rsidRDefault="00BA30C2">
                          <w:pPr>
                            <w:rPr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1C0C7F7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1967C775" w14:textId="77777777" w:rsidR="00BA30C2" w:rsidRPr="00863408" w:rsidRDefault="00BA30C2">
                    <w:pPr>
                      <w:rPr>
                        <w:color w:val="FF0000"/>
                      </w:rPr>
                    </w:pPr>
                  </w:p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377E" w14:textId="77777777" w:rsidR="004A3255" w:rsidRDefault="004A3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621"/>
    <w:multiLevelType w:val="hybridMultilevel"/>
    <w:tmpl w:val="A056B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336536986">
    <w:abstractNumId w:val="1"/>
  </w:num>
  <w:num w:numId="2" w16cid:durableId="1497376768">
    <w:abstractNumId w:val="2"/>
  </w:num>
  <w:num w:numId="3" w16cid:durableId="173258204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10F5"/>
    <w:rsid w:val="00005E08"/>
    <w:rsid w:val="00007F08"/>
    <w:rsid w:val="0001243F"/>
    <w:rsid w:val="00014783"/>
    <w:rsid w:val="00021718"/>
    <w:rsid w:val="000243F2"/>
    <w:rsid w:val="00034C30"/>
    <w:rsid w:val="00051D42"/>
    <w:rsid w:val="00060BE0"/>
    <w:rsid w:val="00072457"/>
    <w:rsid w:val="00072ECE"/>
    <w:rsid w:val="00075C78"/>
    <w:rsid w:val="0007792B"/>
    <w:rsid w:val="000808FE"/>
    <w:rsid w:val="00091F2F"/>
    <w:rsid w:val="000A1C98"/>
    <w:rsid w:val="000A7996"/>
    <w:rsid w:val="000B0F5C"/>
    <w:rsid w:val="000B1D35"/>
    <w:rsid w:val="000E4D0A"/>
    <w:rsid w:val="000F5300"/>
    <w:rsid w:val="000F71BD"/>
    <w:rsid w:val="001102C0"/>
    <w:rsid w:val="001209A4"/>
    <w:rsid w:val="001218DE"/>
    <w:rsid w:val="001224ED"/>
    <w:rsid w:val="00123DCC"/>
    <w:rsid w:val="00134AE9"/>
    <w:rsid w:val="00136295"/>
    <w:rsid w:val="00136DA6"/>
    <w:rsid w:val="00141165"/>
    <w:rsid w:val="00143380"/>
    <w:rsid w:val="001517D6"/>
    <w:rsid w:val="00156333"/>
    <w:rsid w:val="00161EA0"/>
    <w:rsid w:val="001665AE"/>
    <w:rsid w:val="00166EA4"/>
    <w:rsid w:val="001712CC"/>
    <w:rsid w:val="00174532"/>
    <w:rsid w:val="00175762"/>
    <w:rsid w:val="00194F6A"/>
    <w:rsid w:val="001A3896"/>
    <w:rsid w:val="001A5660"/>
    <w:rsid w:val="001A6D42"/>
    <w:rsid w:val="001A71CD"/>
    <w:rsid w:val="001B1969"/>
    <w:rsid w:val="001B3FCD"/>
    <w:rsid w:val="001C3E69"/>
    <w:rsid w:val="001E62EB"/>
    <w:rsid w:val="001F3A0F"/>
    <w:rsid w:val="00205613"/>
    <w:rsid w:val="00225D4A"/>
    <w:rsid w:val="00225FAB"/>
    <w:rsid w:val="00240F7F"/>
    <w:rsid w:val="00242C00"/>
    <w:rsid w:val="00242C46"/>
    <w:rsid w:val="002560AB"/>
    <w:rsid w:val="00264DFF"/>
    <w:rsid w:val="00267CC7"/>
    <w:rsid w:val="00280206"/>
    <w:rsid w:val="00280825"/>
    <w:rsid w:val="002C3C64"/>
    <w:rsid w:val="002C7D5B"/>
    <w:rsid w:val="002D2570"/>
    <w:rsid w:val="002E069A"/>
    <w:rsid w:val="002E4DC9"/>
    <w:rsid w:val="002F22F7"/>
    <w:rsid w:val="002F3DEC"/>
    <w:rsid w:val="00302167"/>
    <w:rsid w:val="00305037"/>
    <w:rsid w:val="003148D4"/>
    <w:rsid w:val="00317A63"/>
    <w:rsid w:val="003345A9"/>
    <w:rsid w:val="0033484B"/>
    <w:rsid w:val="003510B4"/>
    <w:rsid w:val="003514BE"/>
    <w:rsid w:val="00362C71"/>
    <w:rsid w:val="003658CE"/>
    <w:rsid w:val="00370661"/>
    <w:rsid w:val="00374FD1"/>
    <w:rsid w:val="003A5787"/>
    <w:rsid w:val="003A6A83"/>
    <w:rsid w:val="003B4788"/>
    <w:rsid w:val="003B487B"/>
    <w:rsid w:val="003B56E2"/>
    <w:rsid w:val="003B5720"/>
    <w:rsid w:val="003D5072"/>
    <w:rsid w:val="003E54ED"/>
    <w:rsid w:val="003E5CD3"/>
    <w:rsid w:val="003F434C"/>
    <w:rsid w:val="003F471A"/>
    <w:rsid w:val="004002B8"/>
    <w:rsid w:val="00407EE6"/>
    <w:rsid w:val="0041029E"/>
    <w:rsid w:val="0041074F"/>
    <w:rsid w:val="00413EAB"/>
    <w:rsid w:val="00431893"/>
    <w:rsid w:val="00450F3A"/>
    <w:rsid w:val="00453C31"/>
    <w:rsid w:val="004635CF"/>
    <w:rsid w:val="004705F3"/>
    <w:rsid w:val="0047099D"/>
    <w:rsid w:val="00470C96"/>
    <w:rsid w:val="00471789"/>
    <w:rsid w:val="00472477"/>
    <w:rsid w:val="0047729D"/>
    <w:rsid w:val="0048340C"/>
    <w:rsid w:val="00483E5C"/>
    <w:rsid w:val="0048455E"/>
    <w:rsid w:val="00494772"/>
    <w:rsid w:val="00496441"/>
    <w:rsid w:val="004964B4"/>
    <w:rsid w:val="004A2458"/>
    <w:rsid w:val="004A3255"/>
    <w:rsid w:val="004A340F"/>
    <w:rsid w:val="004A52EB"/>
    <w:rsid w:val="004B62CD"/>
    <w:rsid w:val="004C0ABB"/>
    <w:rsid w:val="004D5EAC"/>
    <w:rsid w:val="004E557F"/>
    <w:rsid w:val="004E6059"/>
    <w:rsid w:val="004F4BC5"/>
    <w:rsid w:val="00510E7A"/>
    <w:rsid w:val="005110C8"/>
    <w:rsid w:val="0051400F"/>
    <w:rsid w:val="00516286"/>
    <w:rsid w:val="00535573"/>
    <w:rsid w:val="005460F2"/>
    <w:rsid w:val="005463D3"/>
    <w:rsid w:val="005505C9"/>
    <w:rsid w:val="00572B29"/>
    <w:rsid w:val="0057681B"/>
    <w:rsid w:val="0058293F"/>
    <w:rsid w:val="0059285E"/>
    <w:rsid w:val="005937FB"/>
    <w:rsid w:val="00597025"/>
    <w:rsid w:val="00597E53"/>
    <w:rsid w:val="005B1ED8"/>
    <w:rsid w:val="005B352D"/>
    <w:rsid w:val="005C314F"/>
    <w:rsid w:val="005C3793"/>
    <w:rsid w:val="005C4E45"/>
    <w:rsid w:val="005E213A"/>
    <w:rsid w:val="005E59C7"/>
    <w:rsid w:val="005F3B00"/>
    <w:rsid w:val="005F7F76"/>
    <w:rsid w:val="006061F7"/>
    <w:rsid w:val="00610969"/>
    <w:rsid w:val="00613736"/>
    <w:rsid w:val="006227E8"/>
    <w:rsid w:val="00624172"/>
    <w:rsid w:val="00624C3D"/>
    <w:rsid w:val="00630F76"/>
    <w:rsid w:val="0063391A"/>
    <w:rsid w:val="006349B7"/>
    <w:rsid w:val="00645B00"/>
    <w:rsid w:val="00652815"/>
    <w:rsid w:val="00656630"/>
    <w:rsid w:val="00662A09"/>
    <w:rsid w:val="00664F5C"/>
    <w:rsid w:val="00666BDF"/>
    <w:rsid w:val="006832B6"/>
    <w:rsid w:val="0069051D"/>
    <w:rsid w:val="00695D7A"/>
    <w:rsid w:val="006A1650"/>
    <w:rsid w:val="006B0676"/>
    <w:rsid w:val="006B7EF5"/>
    <w:rsid w:val="006C45A5"/>
    <w:rsid w:val="006D0FC5"/>
    <w:rsid w:val="006D36FD"/>
    <w:rsid w:val="006E0714"/>
    <w:rsid w:val="006E324F"/>
    <w:rsid w:val="006F225D"/>
    <w:rsid w:val="00700CA3"/>
    <w:rsid w:val="007035AC"/>
    <w:rsid w:val="007101AB"/>
    <w:rsid w:val="00730DC0"/>
    <w:rsid w:val="00732AC7"/>
    <w:rsid w:val="00747CA2"/>
    <w:rsid w:val="00752BA7"/>
    <w:rsid w:val="00757865"/>
    <w:rsid w:val="0076020B"/>
    <w:rsid w:val="0076141F"/>
    <w:rsid w:val="00766823"/>
    <w:rsid w:val="00771921"/>
    <w:rsid w:val="00776D30"/>
    <w:rsid w:val="00781717"/>
    <w:rsid w:val="00784872"/>
    <w:rsid w:val="00786E99"/>
    <w:rsid w:val="00797D4F"/>
    <w:rsid w:val="007B0D17"/>
    <w:rsid w:val="007B42BE"/>
    <w:rsid w:val="007C09C5"/>
    <w:rsid w:val="007D1F63"/>
    <w:rsid w:val="007E0865"/>
    <w:rsid w:val="007E1F29"/>
    <w:rsid w:val="007E38D9"/>
    <w:rsid w:val="007E5D5A"/>
    <w:rsid w:val="007F516F"/>
    <w:rsid w:val="008039C8"/>
    <w:rsid w:val="008054F5"/>
    <w:rsid w:val="00805D0A"/>
    <w:rsid w:val="008069DC"/>
    <w:rsid w:val="00813B33"/>
    <w:rsid w:val="008204B2"/>
    <w:rsid w:val="00826FEB"/>
    <w:rsid w:val="00847214"/>
    <w:rsid w:val="00847B11"/>
    <w:rsid w:val="0085186B"/>
    <w:rsid w:val="008561E6"/>
    <w:rsid w:val="008613EF"/>
    <w:rsid w:val="00863408"/>
    <w:rsid w:val="00872B77"/>
    <w:rsid w:val="00880240"/>
    <w:rsid w:val="0088557E"/>
    <w:rsid w:val="00890038"/>
    <w:rsid w:val="0089421B"/>
    <w:rsid w:val="008A1EC0"/>
    <w:rsid w:val="008B26AC"/>
    <w:rsid w:val="008C0642"/>
    <w:rsid w:val="008C28E7"/>
    <w:rsid w:val="008C4FF2"/>
    <w:rsid w:val="008C6D97"/>
    <w:rsid w:val="008D49C9"/>
    <w:rsid w:val="008F0533"/>
    <w:rsid w:val="00906E93"/>
    <w:rsid w:val="009076A8"/>
    <w:rsid w:val="00913D4C"/>
    <w:rsid w:val="00932DDA"/>
    <w:rsid w:val="009404E1"/>
    <w:rsid w:val="00943049"/>
    <w:rsid w:val="0095046C"/>
    <w:rsid w:val="00956ACC"/>
    <w:rsid w:val="00966BC9"/>
    <w:rsid w:val="00970691"/>
    <w:rsid w:val="00974178"/>
    <w:rsid w:val="009752E7"/>
    <w:rsid w:val="009922F1"/>
    <w:rsid w:val="009B24FF"/>
    <w:rsid w:val="009B50F6"/>
    <w:rsid w:val="009C514C"/>
    <w:rsid w:val="009E5725"/>
    <w:rsid w:val="009F0F6A"/>
    <w:rsid w:val="009F1E19"/>
    <w:rsid w:val="009F6514"/>
    <w:rsid w:val="009F6DF1"/>
    <w:rsid w:val="00A05D84"/>
    <w:rsid w:val="00A12D2B"/>
    <w:rsid w:val="00A167DB"/>
    <w:rsid w:val="00A17869"/>
    <w:rsid w:val="00A17B43"/>
    <w:rsid w:val="00A20194"/>
    <w:rsid w:val="00A2452A"/>
    <w:rsid w:val="00A26E8E"/>
    <w:rsid w:val="00A32D2F"/>
    <w:rsid w:val="00A3569F"/>
    <w:rsid w:val="00A40E1D"/>
    <w:rsid w:val="00A41D47"/>
    <w:rsid w:val="00A44826"/>
    <w:rsid w:val="00A45E95"/>
    <w:rsid w:val="00A46E56"/>
    <w:rsid w:val="00A50696"/>
    <w:rsid w:val="00A572DC"/>
    <w:rsid w:val="00A604CD"/>
    <w:rsid w:val="00A6145E"/>
    <w:rsid w:val="00A62ED9"/>
    <w:rsid w:val="00A64740"/>
    <w:rsid w:val="00A67B4D"/>
    <w:rsid w:val="00A67F7E"/>
    <w:rsid w:val="00A83656"/>
    <w:rsid w:val="00A9629C"/>
    <w:rsid w:val="00AA408A"/>
    <w:rsid w:val="00AC6DD7"/>
    <w:rsid w:val="00AD0A79"/>
    <w:rsid w:val="00AD1158"/>
    <w:rsid w:val="00AD2465"/>
    <w:rsid w:val="00AE7B0B"/>
    <w:rsid w:val="00AF603A"/>
    <w:rsid w:val="00AF763F"/>
    <w:rsid w:val="00AF76D9"/>
    <w:rsid w:val="00B27AD7"/>
    <w:rsid w:val="00B353BD"/>
    <w:rsid w:val="00B41D58"/>
    <w:rsid w:val="00B42158"/>
    <w:rsid w:val="00B440FA"/>
    <w:rsid w:val="00B66A4D"/>
    <w:rsid w:val="00B764C6"/>
    <w:rsid w:val="00B84D23"/>
    <w:rsid w:val="00B857D1"/>
    <w:rsid w:val="00B91DD1"/>
    <w:rsid w:val="00B93860"/>
    <w:rsid w:val="00B959B3"/>
    <w:rsid w:val="00B97E6D"/>
    <w:rsid w:val="00BA30C2"/>
    <w:rsid w:val="00BA5E35"/>
    <w:rsid w:val="00BA79CB"/>
    <w:rsid w:val="00BB0F37"/>
    <w:rsid w:val="00BB1C41"/>
    <w:rsid w:val="00BC0AFF"/>
    <w:rsid w:val="00BC1A66"/>
    <w:rsid w:val="00BC1ABF"/>
    <w:rsid w:val="00BC6CCB"/>
    <w:rsid w:val="00BD0E8A"/>
    <w:rsid w:val="00BD1B4C"/>
    <w:rsid w:val="00BE60E2"/>
    <w:rsid w:val="00BE7363"/>
    <w:rsid w:val="00BF0C21"/>
    <w:rsid w:val="00BF496E"/>
    <w:rsid w:val="00C0462F"/>
    <w:rsid w:val="00C05DC6"/>
    <w:rsid w:val="00C11F66"/>
    <w:rsid w:val="00C13B4C"/>
    <w:rsid w:val="00C157FC"/>
    <w:rsid w:val="00C22DA7"/>
    <w:rsid w:val="00C25E1C"/>
    <w:rsid w:val="00C33159"/>
    <w:rsid w:val="00C34B4E"/>
    <w:rsid w:val="00C350B5"/>
    <w:rsid w:val="00C35D5C"/>
    <w:rsid w:val="00C36039"/>
    <w:rsid w:val="00C3782B"/>
    <w:rsid w:val="00C45620"/>
    <w:rsid w:val="00C604EF"/>
    <w:rsid w:val="00C6253A"/>
    <w:rsid w:val="00C733EB"/>
    <w:rsid w:val="00C80A8F"/>
    <w:rsid w:val="00C8714B"/>
    <w:rsid w:val="00CA41BE"/>
    <w:rsid w:val="00CC6D48"/>
    <w:rsid w:val="00CC7B97"/>
    <w:rsid w:val="00CD498F"/>
    <w:rsid w:val="00CE6E1B"/>
    <w:rsid w:val="00D03C49"/>
    <w:rsid w:val="00D07B8C"/>
    <w:rsid w:val="00D17343"/>
    <w:rsid w:val="00D24A89"/>
    <w:rsid w:val="00D313AF"/>
    <w:rsid w:val="00D363FB"/>
    <w:rsid w:val="00D42C3D"/>
    <w:rsid w:val="00D451D9"/>
    <w:rsid w:val="00D56B21"/>
    <w:rsid w:val="00D60736"/>
    <w:rsid w:val="00D60A87"/>
    <w:rsid w:val="00D60ACE"/>
    <w:rsid w:val="00D60DB2"/>
    <w:rsid w:val="00D63AEC"/>
    <w:rsid w:val="00D644E5"/>
    <w:rsid w:val="00D83D6C"/>
    <w:rsid w:val="00D87F2E"/>
    <w:rsid w:val="00D93104"/>
    <w:rsid w:val="00D93609"/>
    <w:rsid w:val="00D93AF7"/>
    <w:rsid w:val="00D95FC5"/>
    <w:rsid w:val="00DA0A0E"/>
    <w:rsid w:val="00DA25DB"/>
    <w:rsid w:val="00DA6CEC"/>
    <w:rsid w:val="00DB30DF"/>
    <w:rsid w:val="00DB6F73"/>
    <w:rsid w:val="00DC4E8D"/>
    <w:rsid w:val="00DE2E8A"/>
    <w:rsid w:val="00E01DA8"/>
    <w:rsid w:val="00E04ABD"/>
    <w:rsid w:val="00E13472"/>
    <w:rsid w:val="00E1698C"/>
    <w:rsid w:val="00E20861"/>
    <w:rsid w:val="00E3637F"/>
    <w:rsid w:val="00E3779A"/>
    <w:rsid w:val="00E407E1"/>
    <w:rsid w:val="00E4791B"/>
    <w:rsid w:val="00E55B5C"/>
    <w:rsid w:val="00E625E8"/>
    <w:rsid w:val="00E638C5"/>
    <w:rsid w:val="00E649A3"/>
    <w:rsid w:val="00E850E7"/>
    <w:rsid w:val="00E86D60"/>
    <w:rsid w:val="00E921FB"/>
    <w:rsid w:val="00EB34AE"/>
    <w:rsid w:val="00EC7174"/>
    <w:rsid w:val="00ED5B61"/>
    <w:rsid w:val="00EE11BE"/>
    <w:rsid w:val="00EE293A"/>
    <w:rsid w:val="00EF5619"/>
    <w:rsid w:val="00F039C9"/>
    <w:rsid w:val="00F04E33"/>
    <w:rsid w:val="00F1037A"/>
    <w:rsid w:val="00F3276C"/>
    <w:rsid w:val="00F37BDF"/>
    <w:rsid w:val="00F410CC"/>
    <w:rsid w:val="00F426A4"/>
    <w:rsid w:val="00F652D8"/>
    <w:rsid w:val="00F8287C"/>
    <w:rsid w:val="00F84E4C"/>
    <w:rsid w:val="00F87B18"/>
    <w:rsid w:val="00F90451"/>
    <w:rsid w:val="00F91FA9"/>
    <w:rsid w:val="00FA0234"/>
    <w:rsid w:val="00FA1A74"/>
    <w:rsid w:val="00FA2668"/>
    <w:rsid w:val="00FA6D61"/>
    <w:rsid w:val="00FD484B"/>
    <w:rsid w:val="00FD6C37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619492E8"/>
  <w15:docId w15:val="{40859ECB-5F2B-4002-A125-C7BE83BB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FEE86-F962-4839-8CAA-31CC4573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5</TotalTime>
  <Pages>27</Pages>
  <Words>3563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23828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Leila Abdolahy</cp:lastModifiedBy>
  <cp:revision>5</cp:revision>
  <cp:lastPrinted>1900-12-31T19:30:00Z</cp:lastPrinted>
  <dcterms:created xsi:type="dcterms:W3CDTF">2025-06-10T06:18:00Z</dcterms:created>
  <dcterms:modified xsi:type="dcterms:W3CDTF">2025-06-10T06:29:00Z</dcterms:modified>
</cp:coreProperties>
</file>